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78ADA" w14:textId="77777777" w:rsidR="00B928A1" w:rsidRPr="002B65D2" w:rsidRDefault="00B928A1" w:rsidP="00B928A1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</w:rPr>
      </w:pPr>
      <w:r w:rsidRPr="002B65D2">
        <w:rPr>
          <w:rFonts w:ascii="Times New Roman" w:hAnsi="Times New Roman" w:cs="Times New Roman"/>
          <w:b/>
          <w:bCs/>
          <w:sz w:val="56"/>
          <w:szCs w:val="56"/>
        </w:rPr>
        <w:t>A Väderstad bemutatja a Tempo V vetőgéphez továbbfejlesztett műtrágya szakaszolási lehetőséget</w:t>
      </w:r>
      <w:r>
        <w:rPr>
          <w:rFonts w:ascii="Times New Roman" w:hAnsi="Times New Roman" w:cs="Times New Roman"/>
          <w:b/>
          <w:bCs/>
          <w:sz w:val="56"/>
          <w:szCs w:val="56"/>
        </w:rPr>
        <w:t>,</w:t>
      </w:r>
      <w:r w:rsidRPr="002B65D2">
        <w:rPr>
          <w:rFonts w:ascii="Times New Roman" w:hAnsi="Times New Roman" w:cs="Times New Roman"/>
          <w:b/>
          <w:bCs/>
          <w:sz w:val="56"/>
          <w:szCs w:val="56"/>
        </w:rPr>
        <w:t xml:space="preserve"> mely egyben jobb kilátást is biztosít a fülkéből</w:t>
      </w:r>
    </w:p>
    <w:p w14:paraId="7766D27D" w14:textId="77777777" w:rsidR="00B928A1" w:rsidRPr="00E543E9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3E9">
        <w:rPr>
          <w:rFonts w:ascii="Times New Roman" w:hAnsi="Times New Roman" w:cs="Times New Roman"/>
          <w:sz w:val="28"/>
          <w:szCs w:val="28"/>
        </w:rPr>
        <w:t>A Väderstad, a talajművelés, vetés és szemenkénti vetés területén a világ egyik vezető vállalata, fontos fejlesztéseket vezet be a FH 2200 első tartállyal szerelt Tempo V 6–12 vetőgépcsaládnál. A fejlesztések célja a még nagyobb pontosság a műtrágya</w:t>
      </w:r>
      <w:r w:rsidRPr="00E543E9">
        <w:rPr>
          <w:rFonts w:ascii="Times New Roman" w:hAnsi="Times New Roman" w:cs="Times New Roman"/>
          <w:sz w:val="28"/>
          <w:szCs w:val="28"/>
        </w:rPr>
        <w:noBreakHyphen/>
        <w:t>kijuttatás során, a jobb kilátás a kezelő számára, valamint az egyszerűbb gépbeállítás.</w:t>
      </w:r>
    </w:p>
    <w:p w14:paraId="3EA60B02" w14:textId="77777777" w:rsidR="00B928A1" w:rsidRPr="00E543E9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3E9">
        <w:rPr>
          <w:rFonts w:ascii="Times New Roman" w:hAnsi="Times New Roman" w:cs="Times New Roman"/>
          <w:sz w:val="24"/>
          <w:szCs w:val="24"/>
        </w:rPr>
        <w:t>A 2027</w:t>
      </w:r>
      <w:r w:rsidRPr="00E543E9">
        <w:rPr>
          <w:rFonts w:ascii="Times New Roman" w:hAnsi="Times New Roman" w:cs="Times New Roman"/>
          <w:sz w:val="24"/>
          <w:szCs w:val="24"/>
        </w:rPr>
        <w:noBreakHyphen/>
        <w:t xml:space="preserve">es modellévtől az FH 2200 első tartály négy darab </w:t>
      </w:r>
      <w:proofErr w:type="spellStart"/>
      <w:r w:rsidRPr="00E543E9">
        <w:rPr>
          <w:rFonts w:ascii="Times New Roman" w:hAnsi="Times New Roman" w:cs="Times New Roman"/>
          <w:sz w:val="24"/>
          <w:szCs w:val="24"/>
        </w:rPr>
        <w:t>Fenix</w:t>
      </w:r>
      <w:proofErr w:type="spellEnd"/>
      <w:r w:rsidRPr="00E543E9">
        <w:rPr>
          <w:rFonts w:ascii="Times New Roman" w:hAnsi="Times New Roman" w:cs="Times New Roman"/>
          <w:sz w:val="24"/>
          <w:szCs w:val="24"/>
        </w:rPr>
        <w:t xml:space="preserve"> III adagolóegységgel lesz elérhető. Ez lehetővé teszi a műtrágya precízebb szakaszolását és változó dózisú kijuttatását négy szakaszban. Ennek köszönhetően a műtrágya kijuttatása még pontosabban igazítható a változó talajviszonyokhoz és fordulókhoz, miközben csökkenthető az átfedés és az inputköltség.</w:t>
      </w:r>
    </w:p>
    <w:p w14:paraId="03012079" w14:textId="77777777" w:rsidR="00B928A1" w:rsidRPr="00E543E9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3E9">
        <w:rPr>
          <w:rFonts w:ascii="Times New Roman" w:hAnsi="Times New Roman" w:cs="Times New Roman"/>
          <w:sz w:val="24"/>
          <w:szCs w:val="24"/>
        </w:rPr>
        <w:t>- A 4 szakaszos műtrágya</w:t>
      </w:r>
      <w:r w:rsidRPr="00E543E9">
        <w:rPr>
          <w:rFonts w:ascii="Times New Roman" w:hAnsi="Times New Roman" w:cs="Times New Roman"/>
          <w:sz w:val="24"/>
          <w:szCs w:val="24"/>
        </w:rPr>
        <w:noBreakHyphen/>
        <w:t>szabályozással újabb lépést teszünk a még nagyobb agronómiai precizitás felé. A gazdálkodók oda juttathatják ki a műtrágyát, ahol arra valóban szükség van, ezáltal javul a csírázás, miközben optimalizálható a műtrágya</w:t>
      </w:r>
      <w:r w:rsidRPr="00E543E9">
        <w:rPr>
          <w:rFonts w:ascii="Times New Roman" w:hAnsi="Times New Roman" w:cs="Times New Roman"/>
          <w:sz w:val="24"/>
          <w:szCs w:val="24"/>
        </w:rPr>
        <w:noBreakHyphen/>
        <w:t xml:space="preserve">felhasználás – mondja </w:t>
      </w:r>
      <w:proofErr w:type="spellStart"/>
      <w:r w:rsidRPr="00E543E9">
        <w:rPr>
          <w:rFonts w:ascii="Times New Roman" w:hAnsi="Times New Roman" w:cs="Times New Roman"/>
          <w:sz w:val="24"/>
          <w:szCs w:val="24"/>
        </w:rPr>
        <w:t>Oskar</w:t>
      </w:r>
      <w:proofErr w:type="spellEnd"/>
      <w:r w:rsidRPr="00E54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3E9">
        <w:rPr>
          <w:rFonts w:ascii="Times New Roman" w:hAnsi="Times New Roman" w:cs="Times New Roman"/>
          <w:sz w:val="24"/>
          <w:szCs w:val="24"/>
        </w:rPr>
        <w:t>Karlsson</w:t>
      </w:r>
      <w:proofErr w:type="spellEnd"/>
      <w:r w:rsidRPr="00E543E9">
        <w:rPr>
          <w:rFonts w:ascii="Times New Roman" w:hAnsi="Times New Roman" w:cs="Times New Roman"/>
          <w:sz w:val="24"/>
          <w:szCs w:val="24"/>
        </w:rPr>
        <w:t>, a Väderstad szemenkénti vetőgépek termékfejlesztési igazgatója.</w:t>
      </w:r>
    </w:p>
    <w:p w14:paraId="5D478624" w14:textId="77777777" w:rsidR="00B928A1" w:rsidRPr="00E543E9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3E9">
        <w:rPr>
          <w:rFonts w:ascii="Times New Roman" w:hAnsi="Times New Roman" w:cs="Times New Roman"/>
          <w:sz w:val="24"/>
          <w:szCs w:val="24"/>
        </w:rPr>
        <w:t>Az FH 2200 új adagolórendszere mellett a Väderstad áttervezte a traktor és a vetőgép közötti műtrágyacsövek elvezetését is. Korábban a csövek a traktor oldalán futottak, ami részben korlátozta a kilátást a fülkéből. A 2027</w:t>
      </w:r>
      <w:r w:rsidRPr="00E543E9">
        <w:rPr>
          <w:rFonts w:ascii="Times New Roman" w:hAnsi="Times New Roman" w:cs="Times New Roman"/>
          <w:sz w:val="24"/>
          <w:szCs w:val="24"/>
        </w:rPr>
        <w:noBreakHyphen/>
        <w:t>es modellévtől a négy műtrágyacső a traktor alatt kerül elvezetésre, ami jelentősen javítja a kilátást, és letisztultabb, jobban integrált gépkialakítást eredményez.</w:t>
      </w:r>
    </w:p>
    <w:p w14:paraId="1BF1F829" w14:textId="77777777" w:rsidR="00B928A1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3E9">
        <w:rPr>
          <w:rFonts w:ascii="Times New Roman" w:hAnsi="Times New Roman" w:cs="Times New Roman"/>
          <w:sz w:val="24"/>
          <w:szCs w:val="24"/>
        </w:rPr>
        <w:t>A gép hátsó részén a korábbi, egy nagyméretű elosztófejet a Tempo V esetében négy, a vázhoz közelebb elhelyezett elosztófej váltotta fel. Az új elrendezés javítja az elosztási pontosságot, egyszerűbb szerelést tesz lehetővé és kompaktabb összképet biztosít.</w:t>
      </w:r>
    </w:p>
    <w:p w14:paraId="196AAB18" w14:textId="77777777" w:rsidR="00A874AF" w:rsidRDefault="00A874AF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B9A722" w14:textId="77777777" w:rsidR="00A874AF" w:rsidRPr="00E543E9" w:rsidRDefault="00A874AF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A08A6" w14:textId="77777777" w:rsidR="00B928A1" w:rsidRPr="00E543E9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3E9">
        <w:rPr>
          <w:rFonts w:ascii="Times New Roman" w:hAnsi="Times New Roman" w:cs="Times New Roman"/>
          <w:sz w:val="24"/>
          <w:szCs w:val="24"/>
        </w:rPr>
        <w:lastRenderedPageBreak/>
        <w:t>- Az új csővezetés és az áttervezett elosztófejek kombinációja könnyebben kezelhetővé, gyorsabban beállíthatóvá és kényelmesebbé teszi a gép használatát. Az új elvezetés emellett rövidebb és egyenletesebb műtrágya</w:t>
      </w:r>
      <w:r w:rsidRPr="00E543E9">
        <w:rPr>
          <w:rFonts w:ascii="Times New Roman" w:hAnsi="Times New Roman" w:cs="Times New Roman"/>
          <w:sz w:val="24"/>
          <w:szCs w:val="24"/>
        </w:rPr>
        <w:noBreakHyphen/>
        <w:t xml:space="preserve">szállítási útvonalat jelent, ami jelentősen csökkenti a késleltetési időt. Ez különösen fontos a műtrágya mennyiségének menet közbeni pontos szabályozásához – teszi hozzá </w:t>
      </w:r>
      <w:proofErr w:type="spellStart"/>
      <w:r w:rsidRPr="00E543E9">
        <w:rPr>
          <w:rFonts w:ascii="Times New Roman" w:hAnsi="Times New Roman" w:cs="Times New Roman"/>
          <w:sz w:val="24"/>
          <w:szCs w:val="24"/>
        </w:rPr>
        <w:t>Oskar</w:t>
      </w:r>
      <w:proofErr w:type="spellEnd"/>
      <w:r w:rsidRPr="00E543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43E9">
        <w:rPr>
          <w:rFonts w:ascii="Times New Roman" w:hAnsi="Times New Roman" w:cs="Times New Roman"/>
          <w:sz w:val="24"/>
          <w:szCs w:val="24"/>
        </w:rPr>
        <w:t>Karlsson</w:t>
      </w:r>
      <w:proofErr w:type="spellEnd"/>
      <w:r w:rsidRPr="00E543E9">
        <w:rPr>
          <w:rFonts w:ascii="Times New Roman" w:hAnsi="Times New Roman" w:cs="Times New Roman"/>
          <w:sz w:val="24"/>
          <w:szCs w:val="24"/>
        </w:rPr>
        <w:t>.</w:t>
      </w:r>
    </w:p>
    <w:p w14:paraId="5DBA9448" w14:textId="77777777" w:rsidR="00B928A1" w:rsidRPr="00E543E9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3E9">
        <w:rPr>
          <w:rFonts w:ascii="Times New Roman" w:hAnsi="Times New Roman" w:cs="Times New Roman"/>
          <w:sz w:val="24"/>
          <w:szCs w:val="24"/>
        </w:rPr>
        <w:t>A Tempo V 6–12 a Väderstad új generációs soregységével van felszerelve, amelyet nagy sebességű, precíz vetésre terveztek – magról magra, sorról sorra. A frissített Tempo V 6–12 az FH 2200 első tartállyal 2026 júniusától lesz rendelhető, a sorozatgyártás pedig 2026 októberében indul.</w:t>
      </w:r>
    </w:p>
    <w:p w14:paraId="59D76F0A" w14:textId="77777777" w:rsidR="00B928A1" w:rsidRPr="0016687A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38CBA727" w14:textId="77777777" w:rsidR="00B928A1" w:rsidRPr="0016687A" w:rsidRDefault="00B928A1" w:rsidP="00B928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87A">
        <w:rPr>
          <w:rFonts w:ascii="Times New Roman" w:hAnsi="Times New Roman" w:cs="Times New Roman"/>
          <w:sz w:val="24"/>
          <w:szCs w:val="24"/>
        </w:rPr>
        <w:t>További információért kérjük, forduljon hozzánk: </w:t>
      </w:r>
    </w:p>
    <w:p w14:paraId="77D858CF" w14:textId="77777777" w:rsidR="00B928A1" w:rsidRPr="0016687A" w:rsidRDefault="00B928A1" w:rsidP="00B928A1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87A">
        <w:rPr>
          <w:rFonts w:ascii="Times New Roman" w:hAnsi="Times New Roman" w:cs="Times New Roman"/>
          <w:b/>
          <w:bCs/>
          <w:sz w:val="24"/>
          <w:szCs w:val="24"/>
        </w:rPr>
        <w:t>Vilhelm Ektander</w:t>
      </w:r>
    </w:p>
    <w:p w14:paraId="41D3EEA4" w14:textId="77777777" w:rsidR="00B928A1" w:rsidRPr="0016687A" w:rsidRDefault="00B928A1" w:rsidP="00B928A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6687A">
        <w:rPr>
          <w:rFonts w:ascii="Times New Roman" w:hAnsi="Times New Roman" w:cs="Times New Roman"/>
          <w:i/>
          <w:iCs/>
          <w:sz w:val="24"/>
          <w:szCs w:val="24"/>
        </w:rPr>
        <w:t>Product</w:t>
      </w:r>
      <w:proofErr w:type="spellEnd"/>
      <w:r w:rsidRPr="0016687A">
        <w:rPr>
          <w:rFonts w:ascii="Times New Roman" w:hAnsi="Times New Roman" w:cs="Times New Roman"/>
          <w:i/>
          <w:iCs/>
          <w:sz w:val="24"/>
          <w:szCs w:val="24"/>
        </w:rPr>
        <w:t xml:space="preserve"> Marketing Manager</w:t>
      </w:r>
      <w:r w:rsidRPr="0016687A">
        <w:rPr>
          <w:rFonts w:ascii="Times New Roman" w:hAnsi="Times New Roman" w:cs="Times New Roman"/>
          <w:sz w:val="24"/>
          <w:szCs w:val="24"/>
        </w:rPr>
        <w:br/>
        <w:t>Väderstad</w:t>
      </w:r>
      <w:r w:rsidRPr="0016687A">
        <w:rPr>
          <w:rFonts w:ascii="Times New Roman" w:hAnsi="Times New Roman" w:cs="Times New Roman"/>
          <w:sz w:val="24"/>
          <w:szCs w:val="24"/>
        </w:rPr>
        <w:br/>
        <w:t>+46 142 – 820 45</w:t>
      </w:r>
      <w:r w:rsidRPr="0016687A">
        <w:rPr>
          <w:rFonts w:ascii="Times New Roman" w:hAnsi="Times New Roman" w:cs="Times New Roman"/>
          <w:sz w:val="24"/>
          <w:szCs w:val="24"/>
        </w:rPr>
        <w:br/>
        <w:t>vilhelm.ektander@vaderstad.com</w:t>
      </w:r>
    </w:p>
    <w:p w14:paraId="7A76E3B7" w14:textId="77777777" w:rsidR="00B928A1" w:rsidRPr="0016687A" w:rsidRDefault="00B928A1" w:rsidP="00B928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0AD107" w14:textId="77777777" w:rsidR="00B928A1" w:rsidRPr="0016687A" w:rsidRDefault="00B928A1" w:rsidP="00B928A1">
      <w:pPr>
        <w:jc w:val="both"/>
        <w:rPr>
          <w:rFonts w:ascii="Times New Roman" w:hAnsi="Times New Roman" w:cs="Times New Roman"/>
          <w:sz w:val="24"/>
          <w:szCs w:val="24"/>
        </w:rPr>
      </w:pPr>
      <w:r w:rsidRPr="0016687A">
        <w:rPr>
          <w:rFonts w:ascii="Times New Roman" w:hAnsi="Times New Roman" w:cs="Times New Roman"/>
          <w:sz w:val="24"/>
          <w:szCs w:val="24"/>
        </w:rPr>
        <w:t>A Väderstadról:</w:t>
      </w:r>
    </w:p>
    <w:p w14:paraId="4001C299" w14:textId="77777777" w:rsidR="00B928A1" w:rsidRPr="0016687A" w:rsidRDefault="00B928A1" w:rsidP="00B928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87A">
        <w:rPr>
          <w:rFonts w:ascii="Times New Roman" w:hAnsi="Times New Roman" w:cs="Times New Roman"/>
          <w:sz w:val="24"/>
          <w:szCs w:val="24"/>
        </w:rPr>
        <w:t>A Väderstad innovatív, nagy hatékonyságú munkagépekkel és technológiával látja el a modern mezőgazdaságot. A mindennapi munkafolyamatok egyszerűbbé tételével javítható a gazdálkodás eredménye, így kíván a vállalat piacvezető szerepet elérni a talajművelés és a vetéstechnológia terén. A jelenleg 40 országban aktív, családi tulajdonban lévő vállalat központja a svédországi Väderstadban található. 2025-ben a vállalatnál 1750 munkavállaló dolgozott, éves árbevétele pedig 5,9 milliárd svéd koronát ért el.</w:t>
      </w:r>
    </w:p>
    <w:p w14:paraId="1E93453F" w14:textId="77777777" w:rsidR="00B928A1" w:rsidRPr="0016687A" w:rsidRDefault="00B928A1" w:rsidP="00B928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43750" w14:textId="77777777" w:rsidR="00B928A1" w:rsidRPr="0016687A" w:rsidRDefault="00B928A1" w:rsidP="00B928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4DD3A" w14:textId="77777777" w:rsidR="003D52DE" w:rsidRPr="00F6587E" w:rsidRDefault="003D52DE" w:rsidP="003D52DE">
      <w:pPr>
        <w:spacing w:line="240" w:lineRule="auto"/>
        <w:jc w:val="both"/>
        <w:rPr>
          <w:rFonts w:ascii="Times New Roman" w:hAnsi="Times New Roman"/>
          <w:color w:val="000000"/>
          <w:szCs w:val="24"/>
          <w:lang w:eastAsia="sv-SE"/>
        </w:rPr>
      </w:pPr>
    </w:p>
    <w:p w14:paraId="1049DFC9" w14:textId="77777777" w:rsidR="00347FAE" w:rsidRPr="0061471B" w:rsidRDefault="00347FAE" w:rsidP="00C95E40">
      <w:pPr>
        <w:jc w:val="both"/>
        <w:rPr>
          <w:rFonts w:cstheme="minorHAnsi"/>
          <w:sz w:val="24"/>
          <w:szCs w:val="24"/>
        </w:rPr>
      </w:pPr>
    </w:p>
    <w:sectPr w:rsidR="00347FAE" w:rsidRPr="0061471B" w:rsidSect="00B34B9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94" w:footer="11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84E4" w14:textId="77777777" w:rsidR="00A54EBB" w:rsidRDefault="00A54EBB">
      <w:r>
        <w:separator/>
      </w:r>
    </w:p>
  </w:endnote>
  <w:endnote w:type="continuationSeparator" w:id="0">
    <w:p w14:paraId="3B4C0EA8" w14:textId="77777777" w:rsidR="00A54EBB" w:rsidRDefault="00A5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B151" w14:textId="56F16CC6" w:rsidR="00F43617" w:rsidRPr="00397865" w:rsidRDefault="00603E83" w:rsidP="00397865">
    <w:pPr>
      <w:pStyle w:val="Footer"/>
      <w:tabs>
        <w:tab w:val="clear" w:pos="4536"/>
        <w:tab w:val="clear" w:pos="9072"/>
        <w:tab w:val="left" w:pos="1701"/>
        <w:tab w:val="left" w:pos="3261"/>
        <w:tab w:val="left" w:pos="4678"/>
        <w:tab w:val="left" w:pos="7088"/>
        <w:tab w:val="left" w:pos="8364"/>
      </w:tabs>
      <w:ind w:right="-596"/>
      <w:rPr>
        <w:rFonts w:ascii="Arial" w:hAnsi="Arial" w:cs="Arial"/>
        <w:sz w:val="12"/>
      </w:rPr>
    </w:pPr>
    <w:r w:rsidRPr="00435006">
      <w:rPr>
        <w:noProof/>
        <w:sz w:val="16"/>
      </w:rPr>
      <w:drawing>
        <wp:anchor distT="0" distB="0" distL="114300" distR="114300" simplePos="0" relativeHeight="251663360" behindDoc="0" locked="0" layoutInCell="1" allowOverlap="1" wp14:anchorId="25DE9F94" wp14:editId="0CB762C4">
          <wp:simplePos x="0" y="0"/>
          <wp:positionH relativeFrom="column">
            <wp:posOffset>-6134100</wp:posOffset>
          </wp:positionH>
          <wp:positionV relativeFrom="paragraph">
            <wp:posOffset>-1210310</wp:posOffset>
          </wp:positionV>
          <wp:extent cx="20116800" cy="266400"/>
          <wp:effectExtent l="0" t="0" r="0" b="635"/>
          <wp:wrapNone/>
          <wp:docPr id="1770367570" name="Picture 17703675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The 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6800" cy="26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7865" w:rsidRPr="00316BF8">
      <w:rPr>
        <w:rFonts w:ascii="Arial" w:hAnsi="Arial" w:cs="Arial"/>
        <w:sz w:val="12"/>
      </w:rPr>
      <w:tab/>
    </w:r>
    <w:r w:rsidR="00397865" w:rsidRPr="00316BF8">
      <w:rPr>
        <w:rFonts w:ascii="Arial" w:hAnsi="Arial" w:cs="Arial"/>
        <w:sz w:val="1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7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79"/>
      <w:gridCol w:w="1240"/>
      <w:gridCol w:w="3234"/>
      <w:gridCol w:w="1403"/>
      <w:gridCol w:w="1823"/>
    </w:tblGrid>
    <w:tr w:rsidR="009F75A1" w:rsidRPr="005A28CF" w14:paraId="29178899" w14:textId="77777777" w:rsidTr="00B34B9C">
      <w:trPr>
        <w:trHeight w:val="81"/>
      </w:trPr>
      <w:tc>
        <w:tcPr>
          <w:tcW w:w="3219" w:type="dxa"/>
          <w:gridSpan w:val="2"/>
        </w:tcPr>
        <w:p w14:paraId="2B3851C7" w14:textId="1D7229AB" w:rsidR="009F75A1" w:rsidRDefault="00B34B9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r>
            <w:rPr>
              <w:b/>
              <w:sz w:val="16"/>
              <w:szCs w:val="12"/>
              <w:lang w:val="en-GB"/>
            </w:rPr>
            <w:t>V</w:t>
          </w:r>
          <w:r w:rsidR="0000544C">
            <w:rPr>
              <w:b/>
              <w:sz w:val="16"/>
              <w:szCs w:val="12"/>
              <w:lang w:val="en-GB"/>
            </w:rPr>
            <w:t>aderstad Kft.</w:t>
          </w:r>
        </w:p>
        <w:p w14:paraId="2AA60368" w14:textId="77777777" w:rsidR="0000544C" w:rsidRPr="005A28CF" w:rsidRDefault="0000544C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3234" w:type="dxa"/>
        </w:tcPr>
        <w:p w14:paraId="3DDD6487" w14:textId="77777777" w:rsidR="009F75A1" w:rsidRPr="005A28CF" w:rsidRDefault="009F75A1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1403" w:type="dxa"/>
        </w:tcPr>
        <w:p w14:paraId="71666E46" w14:textId="77777777" w:rsidR="009F75A1" w:rsidRPr="005A28CF" w:rsidRDefault="009F75A1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1823" w:type="dxa"/>
        </w:tcPr>
        <w:p w14:paraId="01A16E77" w14:textId="77777777" w:rsidR="009F75A1" w:rsidRPr="005A28CF" w:rsidRDefault="009F75A1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</w:tr>
    <w:tr w:rsidR="00456748" w:rsidRPr="005A28CF" w14:paraId="0F1B7A82" w14:textId="77777777" w:rsidTr="00B34B9C">
      <w:trPr>
        <w:trHeight w:val="81"/>
      </w:trPr>
      <w:tc>
        <w:tcPr>
          <w:tcW w:w="1979" w:type="dxa"/>
        </w:tcPr>
        <w:p w14:paraId="06E0265C" w14:textId="262F60E2" w:rsidR="00456748" w:rsidRPr="005A28CF" w:rsidRDefault="00A504E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r>
            <w:rPr>
              <w:b/>
              <w:sz w:val="16"/>
              <w:szCs w:val="12"/>
              <w:lang w:val="en-GB"/>
            </w:rPr>
            <w:t xml:space="preserve">   </w:t>
          </w:r>
          <w:proofErr w:type="spellStart"/>
          <w:r w:rsidR="0000544C">
            <w:rPr>
              <w:b/>
              <w:sz w:val="16"/>
              <w:szCs w:val="12"/>
              <w:lang w:val="en-GB"/>
            </w:rPr>
            <w:t>Cím</w:t>
          </w:r>
          <w:proofErr w:type="spellEnd"/>
          <w:r w:rsidR="0000544C">
            <w:rPr>
              <w:b/>
              <w:sz w:val="16"/>
              <w:szCs w:val="12"/>
              <w:lang w:val="en-GB"/>
            </w:rPr>
            <w:t>:</w:t>
          </w:r>
        </w:p>
      </w:tc>
      <w:tc>
        <w:tcPr>
          <w:tcW w:w="1240" w:type="dxa"/>
        </w:tcPr>
        <w:p w14:paraId="602C4F0E" w14:textId="77777777" w:rsidR="00456748" w:rsidRPr="005A28CF" w:rsidRDefault="00456748" w:rsidP="00456748">
          <w:pPr>
            <w:pStyle w:val="Footer"/>
            <w:rPr>
              <w:b/>
              <w:sz w:val="16"/>
              <w:szCs w:val="12"/>
              <w:lang w:val="en-GB"/>
            </w:rPr>
          </w:pPr>
        </w:p>
      </w:tc>
      <w:tc>
        <w:tcPr>
          <w:tcW w:w="3234" w:type="dxa"/>
        </w:tcPr>
        <w:p w14:paraId="1EE1B40D" w14:textId="77777777" w:rsidR="00456748" w:rsidRPr="005A28CF" w:rsidRDefault="00456748" w:rsidP="00456748">
          <w:pPr>
            <w:pStyle w:val="Footer"/>
            <w:rPr>
              <w:b/>
              <w:sz w:val="16"/>
              <w:szCs w:val="12"/>
              <w:lang w:val="en-GB"/>
            </w:rPr>
          </w:pPr>
          <w:r w:rsidRPr="005A28CF">
            <w:rPr>
              <w:b/>
              <w:sz w:val="16"/>
              <w:szCs w:val="12"/>
              <w:lang w:val="en-GB"/>
            </w:rPr>
            <w:t>Bank</w:t>
          </w:r>
        </w:p>
      </w:tc>
      <w:tc>
        <w:tcPr>
          <w:tcW w:w="1403" w:type="dxa"/>
        </w:tcPr>
        <w:p w14:paraId="53C51E5A" w14:textId="77777777" w:rsidR="00456748" w:rsidRPr="005A28CF" w:rsidRDefault="0000544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proofErr w:type="spellStart"/>
          <w:r>
            <w:rPr>
              <w:b/>
              <w:sz w:val="16"/>
              <w:szCs w:val="12"/>
              <w:lang w:val="en-GB"/>
            </w:rPr>
            <w:t>Cégjegyzékszám</w:t>
          </w:r>
          <w:proofErr w:type="spellEnd"/>
          <w:r w:rsidR="009B69C1" w:rsidRPr="005A28CF">
            <w:rPr>
              <w:b/>
              <w:sz w:val="16"/>
              <w:szCs w:val="12"/>
              <w:lang w:val="en-GB"/>
            </w:rPr>
            <w:t>:</w:t>
          </w:r>
        </w:p>
      </w:tc>
      <w:tc>
        <w:tcPr>
          <w:tcW w:w="1823" w:type="dxa"/>
        </w:tcPr>
        <w:p w14:paraId="4C2A5569" w14:textId="77777777" w:rsidR="00456748" w:rsidRPr="005A28CF" w:rsidRDefault="0000544C" w:rsidP="00456748">
          <w:pPr>
            <w:pStyle w:val="Footer"/>
            <w:rPr>
              <w:sz w:val="16"/>
              <w:szCs w:val="12"/>
              <w:lang w:val="en-GB"/>
            </w:rPr>
          </w:pPr>
          <w:r>
            <w:rPr>
              <w:sz w:val="16"/>
              <w:szCs w:val="12"/>
              <w:lang w:val="en-GB"/>
            </w:rPr>
            <w:t>07-09-009012</w:t>
          </w:r>
        </w:p>
      </w:tc>
    </w:tr>
    <w:tr w:rsidR="00456748" w:rsidRPr="00B34B9C" w14:paraId="755F6967" w14:textId="77777777" w:rsidTr="00B34B9C">
      <w:trPr>
        <w:trHeight w:val="329"/>
      </w:trPr>
      <w:tc>
        <w:tcPr>
          <w:tcW w:w="1979" w:type="dxa"/>
        </w:tcPr>
        <w:p w14:paraId="2C378D24" w14:textId="3298ACF1" w:rsidR="00456748" w:rsidRPr="00B34B9C" w:rsidRDefault="00A504EC" w:rsidP="00456748">
          <w:pPr>
            <w:pStyle w:val="Footer"/>
            <w:rPr>
              <w:i/>
              <w:sz w:val="16"/>
              <w:szCs w:val="12"/>
              <w:lang w:val="en-GB"/>
            </w:rPr>
          </w:pPr>
          <w:r>
            <w:rPr>
              <w:i/>
              <w:sz w:val="16"/>
              <w:szCs w:val="12"/>
              <w:lang w:val="en-GB"/>
            </w:rPr>
            <w:t xml:space="preserve">  </w:t>
          </w:r>
          <w:r w:rsidR="0000544C" w:rsidRPr="00B34B9C">
            <w:rPr>
              <w:i/>
              <w:sz w:val="16"/>
              <w:szCs w:val="12"/>
              <w:lang w:val="en-GB"/>
            </w:rPr>
            <w:t xml:space="preserve">2475 </w:t>
          </w:r>
          <w:proofErr w:type="spellStart"/>
          <w:r w:rsidR="0000544C" w:rsidRPr="00B34B9C">
            <w:rPr>
              <w:i/>
              <w:sz w:val="16"/>
              <w:szCs w:val="12"/>
              <w:lang w:val="en-GB"/>
            </w:rPr>
            <w:t>Kápolnásnyék</w:t>
          </w:r>
          <w:proofErr w:type="spellEnd"/>
          <w:r w:rsidR="0000544C" w:rsidRPr="00B34B9C">
            <w:rPr>
              <w:i/>
              <w:sz w:val="16"/>
              <w:szCs w:val="12"/>
              <w:lang w:val="en-GB"/>
            </w:rPr>
            <w:t>,</w:t>
          </w:r>
        </w:p>
        <w:p w14:paraId="6A2E7598" w14:textId="414C990F" w:rsidR="0000544C" w:rsidRPr="00B34B9C" w:rsidRDefault="00A504EC" w:rsidP="00456748">
          <w:pPr>
            <w:pStyle w:val="Footer"/>
            <w:rPr>
              <w:i/>
              <w:sz w:val="16"/>
              <w:szCs w:val="12"/>
              <w:lang w:val="en-GB"/>
            </w:rPr>
          </w:pPr>
          <w:r>
            <w:rPr>
              <w:i/>
              <w:sz w:val="16"/>
              <w:szCs w:val="12"/>
              <w:lang w:val="en-GB"/>
            </w:rPr>
            <w:t xml:space="preserve">  </w:t>
          </w:r>
          <w:proofErr w:type="spellStart"/>
          <w:r w:rsidR="0000544C" w:rsidRPr="00B34B9C">
            <w:rPr>
              <w:i/>
              <w:sz w:val="16"/>
              <w:szCs w:val="12"/>
              <w:lang w:val="en-GB"/>
            </w:rPr>
            <w:t>Összekötő</w:t>
          </w:r>
          <w:proofErr w:type="spellEnd"/>
          <w:r w:rsidR="0000544C" w:rsidRPr="00B34B9C">
            <w:rPr>
              <w:i/>
              <w:sz w:val="16"/>
              <w:szCs w:val="12"/>
              <w:lang w:val="en-GB"/>
            </w:rPr>
            <w:t xml:space="preserve"> </w:t>
          </w:r>
          <w:proofErr w:type="spellStart"/>
          <w:r w:rsidR="0000544C" w:rsidRPr="00B34B9C">
            <w:rPr>
              <w:i/>
              <w:sz w:val="16"/>
              <w:szCs w:val="12"/>
              <w:lang w:val="en-GB"/>
            </w:rPr>
            <w:t>út</w:t>
          </w:r>
          <w:proofErr w:type="spellEnd"/>
          <w:r w:rsidR="0000544C" w:rsidRPr="00B34B9C">
            <w:rPr>
              <w:i/>
              <w:sz w:val="16"/>
              <w:szCs w:val="12"/>
              <w:lang w:val="en-GB"/>
            </w:rPr>
            <w:t xml:space="preserve"> 1.</w:t>
          </w:r>
        </w:p>
      </w:tc>
      <w:tc>
        <w:tcPr>
          <w:tcW w:w="1240" w:type="dxa"/>
        </w:tcPr>
        <w:p w14:paraId="1362280E" w14:textId="77777777" w:rsidR="00456748" w:rsidRPr="00B34B9C" w:rsidRDefault="00456748" w:rsidP="00456748">
          <w:pPr>
            <w:pStyle w:val="Footer"/>
            <w:rPr>
              <w:i/>
              <w:sz w:val="16"/>
              <w:szCs w:val="12"/>
              <w:lang w:val="en-GB"/>
            </w:rPr>
          </w:pPr>
        </w:p>
      </w:tc>
      <w:tc>
        <w:tcPr>
          <w:tcW w:w="3234" w:type="dxa"/>
        </w:tcPr>
        <w:p w14:paraId="37A760C7" w14:textId="77777777" w:rsidR="00456748" w:rsidRPr="00B34B9C" w:rsidRDefault="0000544C" w:rsidP="00456748">
          <w:pPr>
            <w:pStyle w:val="Footer"/>
            <w:rPr>
              <w:i/>
              <w:sz w:val="16"/>
              <w:szCs w:val="12"/>
              <w:lang w:val="en-GB"/>
            </w:rPr>
          </w:pPr>
          <w:r w:rsidRPr="00B34B9C">
            <w:rPr>
              <w:i/>
              <w:sz w:val="16"/>
              <w:szCs w:val="12"/>
              <w:lang w:val="en-GB"/>
            </w:rPr>
            <w:t>Raiffeisen Bank Zrt.</w:t>
          </w:r>
        </w:p>
        <w:p w14:paraId="2B3874E8" w14:textId="77777777" w:rsidR="00456748" w:rsidRPr="00A504EC" w:rsidRDefault="0000544C" w:rsidP="00456748">
          <w:pPr>
            <w:pStyle w:val="Footer"/>
            <w:rPr>
              <w:b/>
              <w:iCs/>
              <w:sz w:val="16"/>
              <w:szCs w:val="12"/>
              <w:lang w:val="en-GB"/>
            </w:rPr>
          </w:pPr>
          <w:proofErr w:type="spellStart"/>
          <w:r w:rsidRPr="00A504EC">
            <w:rPr>
              <w:b/>
              <w:iCs/>
              <w:sz w:val="16"/>
              <w:szCs w:val="12"/>
              <w:lang w:val="en-GB"/>
            </w:rPr>
            <w:t>Bankszámlaszám</w:t>
          </w:r>
          <w:proofErr w:type="spellEnd"/>
          <w:r w:rsidRPr="00A504EC">
            <w:rPr>
              <w:b/>
              <w:iCs/>
              <w:sz w:val="16"/>
              <w:szCs w:val="12"/>
              <w:lang w:val="en-GB"/>
            </w:rPr>
            <w:t xml:space="preserve">: </w:t>
          </w:r>
        </w:p>
      </w:tc>
      <w:tc>
        <w:tcPr>
          <w:tcW w:w="1403" w:type="dxa"/>
        </w:tcPr>
        <w:p w14:paraId="2FE9AE1E" w14:textId="77777777" w:rsidR="00456748" w:rsidRPr="00B34B9C" w:rsidRDefault="00456748" w:rsidP="00456748">
          <w:pPr>
            <w:pStyle w:val="Footer"/>
            <w:rPr>
              <w:b/>
              <w:i/>
              <w:sz w:val="16"/>
              <w:szCs w:val="12"/>
              <w:lang w:val="en-GB"/>
            </w:rPr>
          </w:pPr>
        </w:p>
      </w:tc>
      <w:tc>
        <w:tcPr>
          <w:tcW w:w="1823" w:type="dxa"/>
        </w:tcPr>
        <w:p w14:paraId="32C97377" w14:textId="77777777" w:rsidR="00456748" w:rsidRPr="00B34B9C" w:rsidRDefault="00456748" w:rsidP="00456748">
          <w:pPr>
            <w:pStyle w:val="Footer"/>
            <w:rPr>
              <w:i/>
              <w:sz w:val="16"/>
              <w:szCs w:val="12"/>
              <w:lang w:val="en-GB"/>
            </w:rPr>
          </w:pPr>
        </w:p>
      </w:tc>
    </w:tr>
    <w:tr w:rsidR="00456748" w:rsidRPr="005A28CF" w14:paraId="2EC3F7E3" w14:textId="77777777" w:rsidTr="00B34B9C">
      <w:trPr>
        <w:trHeight w:val="329"/>
      </w:trPr>
      <w:tc>
        <w:tcPr>
          <w:tcW w:w="1979" w:type="dxa"/>
        </w:tcPr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240"/>
          </w:tblGrid>
          <w:tr w:rsidR="0000544C" w:rsidRPr="005A28CF" w14:paraId="1CE5A390" w14:textId="77777777" w:rsidTr="00B34B9C">
            <w:trPr>
              <w:trHeight w:val="81"/>
            </w:trPr>
            <w:tc>
              <w:tcPr>
                <w:tcW w:w="1240" w:type="dxa"/>
              </w:tcPr>
              <w:p w14:paraId="685B9811" w14:textId="3E99E68F" w:rsidR="0000544C" w:rsidRPr="005A28CF" w:rsidRDefault="00A504EC" w:rsidP="0000544C">
                <w:pPr>
                  <w:pStyle w:val="Footer"/>
                  <w:rPr>
                    <w:b/>
                    <w:sz w:val="16"/>
                    <w:szCs w:val="12"/>
                    <w:lang w:val="en-GB"/>
                  </w:rPr>
                </w:pPr>
                <w:proofErr w:type="spellStart"/>
                <w:r>
                  <w:rPr>
                    <w:b/>
                    <w:sz w:val="16"/>
                    <w:szCs w:val="12"/>
                    <w:lang w:val="en-GB"/>
                  </w:rPr>
                  <w:t>Telefon</w:t>
                </w:r>
                <w:proofErr w:type="spellEnd"/>
                <w:r>
                  <w:rPr>
                    <w:b/>
                    <w:sz w:val="16"/>
                    <w:szCs w:val="12"/>
                    <w:lang w:val="en-GB"/>
                  </w:rPr>
                  <w:t>:</w:t>
                </w:r>
              </w:p>
            </w:tc>
          </w:tr>
          <w:tr w:rsidR="0000544C" w:rsidRPr="005A28CF" w14:paraId="651D2DEC" w14:textId="77777777" w:rsidTr="00B34B9C">
            <w:trPr>
              <w:trHeight w:val="169"/>
            </w:trPr>
            <w:tc>
              <w:tcPr>
                <w:tcW w:w="1240" w:type="dxa"/>
              </w:tcPr>
              <w:p w14:paraId="30C0878E" w14:textId="6B101B1F" w:rsidR="0000544C" w:rsidRPr="005A28CF" w:rsidRDefault="0000544C" w:rsidP="0000544C">
                <w:pPr>
                  <w:pStyle w:val="Footer"/>
                  <w:rPr>
                    <w:sz w:val="16"/>
                    <w:szCs w:val="12"/>
                    <w:lang w:val="en-GB"/>
                  </w:rPr>
                </w:pPr>
                <w:r>
                  <w:rPr>
                    <w:sz w:val="16"/>
                    <w:szCs w:val="12"/>
                    <w:lang w:val="en-GB"/>
                  </w:rPr>
                  <w:t xml:space="preserve">+36 </w:t>
                </w:r>
                <w:r w:rsidR="00A614C6">
                  <w:rPr>
                    <w:sz w:val="16"/>
                    <w:szCs w:val="12"/>
                    <w:lang w:val="en-GB"/>
                  </w:rPr>
                  <w:t>22</w:t>
                </w:r>
                <w:r>
                  <w:rPr>
                    <w:sz w:val="16"/>
                    <w:szCs w:val="12"/>
                    <w:lang w:val="en-GB"/>
                  </w:rPr>
                  <w:t> 709 000</w:t>
                </w:r>
              </w:p>
            </w:tc>
          </w:tr>
        </w:tbl>
        <w:p w14:paraId="2B77A0AF" w14:textId="77777777" w:rsidR="00456748" w:rsidRPr="0002180A" w:rsidRDefault="00456748" w:rsidP="00456748">
          <w:pPr>
            <w:pStyle w:val="Footer"/>
            <w:rPr>
              <w:sz w:val="16"/>
              <w:szCs w:val="12"/>
            </w:rPr>
          </w:pPr>
        </w:p>
      </w:tc>
      <w:tc>
        <w:tcPr>
          <w:tcW w:w="1240" w:type="dxa"/>
        </w:tcPr>
        <w:p w14:paraId="275C2D45" w14:textId="77777777" w:rsidR="00456748" w:rsidRPr="0002180A" w:rsidRDefault="00456748" w:rsidP="00456748">
          <w:pPr>
            <w:pStyle w:val="Footer"/>
            <w:rPr>
              <w:sz w:val="16"/>
              <w:szCs w:val="12"/>
            </w:rPr>
          </w:pPr>
        </w:p>
      </w:tc>
      <w:tc>
        <w:tcPr>
          <w:tcW w:w="3234" w:type="dxa"/>
        </w:tcPr>
        <w:p w14:paraId="164185CA" w14:textId="77777777" w:rsidR="00456748" w:rsidRPr="005A28CF" w:rsidRDefault="0000544C" w:rsidP="00456748">
          <w:pPr>
            <w:pStyle w:val="Footer"/>
            <w:rPr>
              <w:sz w:val="16"/>
              <w:szCs w:val="12"/>
              <w:lang w:val="en-GB"/>
            </w:rPr>
          </w:pPr>
          <w:r>
            <w:rPr>
              <w:sz w:val="16"/>
              <w:szCs w:val="12"/>
              <w:lang w:val="en-GB"/>
            </w:rPr>
            <w:t>12023008-01143474-00100003</w:t>
          </w:r>
        </w:p>
        <w:p w14:paraId="6AB64210" w14:textId="77777777" w:rsidR="009B69C1" w:rsidRPr="005A28CF" w:rsidRDefault="009B69C1" w:rsidP="00456748">
          <w:pPr>
            <w:pStyle w:val="Footer"/>
            <w:rPr>
              <w:sz w:val="16"/>
              <w:szCs w:val="12"/>
              <w:lang w:val="en-GB"/>
            </w:rPr>
          </w:pPr>
        </w:p>
      </w:tc>
      <w:tc>
        <w:tcPr>
          <w:tcW w:w="1403" w:type="dxa"/>
        </w:tcPr>
        <w:p w14:paraId="6D115C0B" w14:textId="77777777" w:rsidR="00456748" w:rsidRPr="005A28CF" w:rsidRDefault="0000544C" w:rsidP="00456748">
          <w:pPr>
            <w:pStyle w:val="Footer"/>
            <w:rPr>
              <w:b/>
              <w:sz w:val="16"/>
              <w:szCs w:val="12"/>
              <w:lang w:val="en-GB"/>
            </w:rPr>
          </w:pPr>
          <w:proofErr w:type="spellStart"/>
          <w:r>
            <w:rPr>
              <w:b/>
              <w:sz w:val="16"/>
              <w:szCs w:val="12"/>
              <w:lang w:val="en-GB"/>
            </w:rPr>
            <w:t>Adószám</w:t>
          </w:r>
          <w:proofErr w:type="spellEnd"/>
          <w:r>
            <w:rPr>
              <w:b/>
              <w:sz w:val="16"/>
              <w:szCs w:val="12"/>
              <w:lang w:val="en-GB"/>
            </w:rPr>
            <w:t>:</w:t>
          </w:r>
        </w:p>
      </w:tc>
      <w:tc>
        <w:tcPr>
          <w:tcW w:w="1823" w:type="dxa"/>
        </w:tcPr>
        <w:p w14:paraId="4E04F1FB" w14:textId="77777777" w:rsidR="00456748" w:rsidRPr="005A28CF" w:rsidRDefault="0000544C" w:rsidP="00456748">
          <w:pPr>
            <w:pStyle w:val="Footer"/>
            <w:rPr>
              <w:sz w:val="16"/>
              <w:szCs w:val="12"/>
              <w:lang w:val="en-GB"/>
            </w:rPr>
          </w:pPr>
          <w:r>
            <w:rPr>
              <w:sz w:val="16"/>
              <w:szCs w:val="12"/>
              <w:lang w:val="en-GB"/>
            </w:rPr>
            <w:t>12345030-2-07</w:t>
          </w:r>
        </w:p>
      </w:tc>
    </w:tr>
  </w:tbl>
  <w:p w14:paraId="2F0980CE" w14:textId="078D6892" w:rsidR="004545BD" w:rsidRPr="00435006" w:rsidRDefault="00456748" w:rsidP="00B34B9C">
    <w:pPr>
      <w:pStyle w:val="Footer"/>
      <w:rPr>
        <w:sz w:val="16"/>
      </w:rPr>
    </w:pPr>
    <w:r w:rsidRPr="00435006">
      <w:rPr>
        <w:noProof/>
        <w:sz w:val="16"/>
      </w:rPr>
      <w:drawing>
        <wp:anchor distT="0" distB="0" distL="114300" distR="114300" simplePos="0" relativeHeight="251659264" behindDoc="0" locked="0" layoutInCell="1" allowOverlap="1" wp14:anchorId="7002F119" wp14:editId="3BE83655">
          <wp:simplePos x="0" y="0"/>
          <wp:positionH relativeFrom="column">
            <wp:posOffset>-1231900</wp:posOffset>
          </wp:positionH>
          <wp:positionV relativeFrom="paragraph">
            <wp:posOffset>-1199021</wp:posOffset>
          </wp:positionV>
          <wp:extent cx="20116800" cy="266400"/>
          <wp:effectExtent l="0" t="0" r="0" b="63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The 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6800" cy="26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E712D" w14:textId="77777777" w:rsidR="00A54EBB" w:rsidRDefault="00A54EBB">
      <w:r>
        <w:separator/>
      </w:r>
    </w:p>
  </w:footnote>
  <w:footnote w:type="continuationSeparator" w:id="0">
    <w:p w14:paraId="723728EE" w14:textId="77777777" w:rsidR="00A54EBB" w:rsidRDefault="00A5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990"/>
    </w:tblGrid>
    <w:tr w:rsidR="00603E83" w14:paraId="3FE7A7C1" w14:textId="77777777" w:rsidTr="00D80CF3">
      <w:trPr>
        <w:trHeight w:hRule="exact" w:val="567"/>
      </w:trPr>
      <w:tc>
        <w:tcPr>
          <w:tcW w:w="4990" w:type="dxa"/>
        </w:tcPr>
        <w:p w14:paraId="60133AD6" w14:textId="4BB32BB6" w:rsidR="00603E83" w:rsidRDefault="00603E83" w:rsidP="00603E83">
          <w:pPr>
            <w:pStyle w:val="Header"/>
            <w:tabs>
              <w:tab w:val="clear" w:pos="4536"/>
              <w:tab w:val="clear" w:pos="9072"/>
            </w:tabs>
            <w:rPr>
              <w:sz w:val="22"/>
            </w:rPr>
          </w:pPr>
          <w:r w:rsidRPr="00FB2724">
            <w:rPr>
              <w:rFonts w:ascii="Arial" w:hAnsi="Arial"/>
              <w:noProof/>
              <w:sz w:val="14"/>
            </w:rPr>
            <w:drawing>
              <wp:anchor distT="0" distB="0" distL="114300" distR="114300" simplePos="0" relativeHeight="251665408" behindDoc="1" locked="0" layoutInCell="1" allowOverlap="1" wp14:anchorId="33A0B4B1" wp14:editId="6DA2EAA8">
                <wp:simplePos x="0" y="0"/>
                <wp:positionH relativeFrom="column">
                  <wp:posOffset>-48260</wp:posOffset>
                </wp:positionH>
                <wp:positionV relativeFrom="paragraph">
                  <wp:posOffset>-4445</wp:posOffset>
                </wp:positionV>
                <wp:extent cx="1620000" cy="266400"/>
                <wp:effectExtent l="0" t="0" r="0" b="635"/>
                <wp:wrapNone/>
                <wp:docPr id="1289398681" name="Picture 12893986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aderstad_Logo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0" cy="26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51B70BA" w14:textId="77777777" w:rsidR="004545BD" w:rsidRDefault="004545BD">
    <w:pPr>
      <w:pStyle w:val="Header"/>
    </w:pPr>
  </w:p>
  <w:p w14:paraId="78C072B3" w14:textId="77777777" w:rsidR="00D9695D" w:rsidRDefault="00D969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276"/>
      <w:gridCol w:w="3685"/>
      <w:gridCol w:w="568"/>
      <w:gridCol w:w="4110"/>
    </w:tblGrid>
    <w:tr w:rsidR="004545BD" w14:paraId="663A2260" w14:textId="77777777" w:rsidTr="00F82009">
      <w:trPr>
        <w:trHeight w:hRule="exact" w:val="284"/>
      </w:trPr>
      <w:tc>
        <w:tcPr>
          <w:tcW w:w="4961" w:type="dxa"/>
          <w:gridSpan w:val="2"/>
        </w:tcPr>
        <w:p w14:paraId="5F7FC22D" w14:textId="77777777" w:rsidR="004545BD" w:rsidRDefault="005C4782">
          <w:pPr>
            <w:pStyle w:val="Header"/>
            <w:tabs>
              <w:tab w:val="clear" w:pos="4536"/>
              <w:tab w:val="clear" w:pos="9072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noProof/>
              <w:sz w:val="14"/>
            </w:rPr>
            <w:drawing>
              <wp:anchor distT="0" distB="0" distL="114300" distR="114300" simplePos="0" relativeHeight="251658240" behindDoc="1" locked="0" layoutInCell="1" allowOverlap="1" wp14:anchorId="7C38B3CE" wp14:editId="2656EE5B">
                <wp:simplePos x="0" y="0"/>
                <wp:positionH relativeFrom="column">
                  <wp:posOffset>-43526</wp:posOffset>
                </wp:positionH>
                <wp:positionV relativeFrom="paragraph">
                  <wp:posOffset>-635</wp:posOffset>
                </wp:positionV>
                <wp:extent cx="1620000" cy="266400"/>
                <wp:effectExtent l="0" t="0" r="0" b="63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aderstad_Logo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0" cy="26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  <w:gridSpan w:val="2"/>
        </w:tcPr>
        <w:p w14:paraId="43491868" w14:textId="77777777" w:rsidR="004545BD" w:rsidRDefault="004545BD" w:rsidP="00201520">
          <w:pPr>
            <w:pStyle w:val="Header"/>
            <w:tabs>
              <w:tab w:val="clear" w:pos="4536"/>
              <w:tab w:val="clear" w:pos="9072"/>
            </w:tabs>
            <w:spacing w:before="120"/>
            <w:jc w:val="right"/>
          </w:pPr>
        </w:p>
      </w:tc>
    </w:tr>
    <w:tr w:rsidR="005B22C9" w:rsidRPr="005A28CF" w14:paraId="5724BCAD" w14:textId="77777777" w:rsidTr="0002180A">
      <w:trPr>
        <w:trHeight w:hRule="exact" w:val="480"/>
      </w:trPr>
      <w:tc>
        <w:tcPr>
          <w:tcW w:w="1276" w:type="dxa"/>
        </w:tcPr>
        <w:p w14:paraId="5F45997C" w14:textId="77777777" w:rsidR="005B22C9" w:rsidRPr="005A28CF" w:rsidRDefault="005B22C9">
          <w:pPr>
            <w:pStyle w:val="Header"/>
            <w:tabs>
              <w:tab w:val="clear" w:pos="4536"/>
              <w:tab w:val="clear" w:pos="9072"/>
            </w:tabs>
            <w:rPr>
              <w:sz w:val="20"/>
              <w:lang w:val="en-GB"/>
            </w:rPr>
          </w:pPr>
        </w:p>
      </w:tc>
      <w:tc>
        <w:tcPr>
          <w:tcW w:w="4253" w:type="dxa"/>
          <w:gridSpan w:val="2"/>
        </w:tcPr>
        <w:p w14:paraId="0C1E175F" w14:textId="77777777" w:rsidR="005B22C9" w:rsidRPr="005A28CF" w:rsidRDefault="005B22C9">
          <w:pPr>
            <w:pStyle w:val="Header"/>
            <w:tabs>
              <w:tab w:val="clear" w:pos="4536"/>
              <w:tab w:val="clear" w:pos="9072"/>
            </w:tabs>
            <w:rPr>
              <w:sz w:val="20"/>
              <w:lang w:val="en-GB"/>
            </w:rPr>
          </w:pPr>
          <w:bookmarkStart w:id="0" w:name="namn"/>
          <w:bookmarkEnd w:id="0"/>
        </w:p>
      </w:tc>
      <w:tc>
        <w:tcPr>
          <w:tcW w:w="4110" w:type="dxa"/>
        </w:tcPr>
        <w:p w14:paraId="79734B82" w14:textId="77777777" w:rsidR="005B22C9" w:rsidRPr="005A28CF" w:rsidRDefault="005B22C9" w:rsidP="005C4782">
          <w:pPr>
            <w:pStyle w:val="Header"/>
            <w:tabs>
              <w:tab w:val="clear" w:pos="4536"/>
              <w:tab w:val="clear" w:pos="9072"/>
            </w:tabs>
            <w:rPr>
              <w:sz w:val="20"/>
              <w:lang w:val="en-GB"/>
            </w:rPr>
          </w:pPr>
        </w:p>
      </w:tc>
    </w:tr>
  </w:tbl>
  <w:p w14:paraId="37671BD4" w14:textId="77777777" w:rsidR="004545BD" w:rsidRDefault="004545BD">
    <w:pPr>
      <w:pStyle w:val="Header"/>
      <w:rPr>
        <w:sz w:val="8"/>
      </w:rPr>
    </w:pPr>
  </w:p>
  <w:p w14:paraId="09A36BD6" w14:textId="77777777" w:rsidR="00D9695D" w:rsidRPr="00A65326" w:rsidRDefault="00D9695D">
    <w:pP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10464"/>
    <w:multiLevelType w:val="hybridMultilevel"/>
    <w:tmpl w:val="3C88B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727F2"/>
    <w:multiLevelType w:val="hybridMultilevel"/>
    <w:tmpl w:val="5CD0F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146E2"/>
    <w:multiLevelType w:val="hybridMultilevel"/>
    <w:tmpl w:val="753607F8"/>
    <w:lvl w:ilvl="0" w:tplc="755E0E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3384C"/>
    <w:multiLevelType w:val="hybridMultilevel"/>
    <w:tmpl w:val="07C67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F2014"/>
    <w:multiLevelType w:val="hybridMultilevel"/>
    <w:tmpl w:val="CBC84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857777"/>
    <w:multiLevelType w:val="hybridMultilevel"/>
    <w:tmpl w:val="B5CE51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361AD"/>
    <w:multiLevelType w:val="hybridMultilevel"/>
    <w:tmpl w:val="C33682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65472"/>
    <w:multiLevelType w:val="hybridMultilevel"/>
    <w:tmpl w:val="C23CF2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87442"/>
    <w:multiLevelType w:val="hybridMultilevel"/>
    <w:tmpl w:val="D19E4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868C3"/>
    <w:multiLevelType w:val="hybridMultilevel"/>
    <w:tmpl w:val="A7946F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3D7"/>
    <w:multiLevelType w:val="hybridMultilevel"/>
    <w:tmpl w:val="041AB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00986"/>
    <w:multiLevelType w:val="hybridMultilevel"/>
    <w:tmpl w:val="19740014"/>
    <w:lvl w:ilvl="0" w:tplc="457E4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25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8F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0B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881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45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6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AD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25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180EB2"/>
    <w:multiLevelType w:val="hybridMultilevel"/>
    <w:tmpl w:val="0DC46A1C"/>
    <w:lvl w:ilvl="0" w:tplc="041D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66068EF"/>
    <w:multiLevelType w:val="hybridMultilevel"/>
    <w:tmpl w:val="B5BC70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15D57"/>
    <w:multiLevelType w:val="hybridMultilevel"/>
    <w:tmpl w:val="4498D93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A4FBA"/>
    <w:multiLevelType w:val="hybridMultilevel"/>
    <w:tmpl w:val="CEF4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3342E"/>
    <w:multiLevelType w:val="hybridMultilevel"/>
    <w:tmpl w:val="EE54B6D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F659C3"/>
    <w:multiLevelType w:val="multilevel"/>
    <w:tmpl w:val="C246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E465AA"/>
    <w:multiLevelType w:val="hybridMultilevel"/>
    <w:tmpl w:val="E98076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B25AF"/>
    <w:multiLevelType w:val="hybridMultilevel"/>
    <w:tmpl w:val="B5F060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B33B0"/>
    <w:multiLevelType w:val="hybridMultilevel"/>
    <w:tmpl w:val="3E966B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0488"/>
    <w:multiLevelType w:val="hybridMultilevel"/>
    <w:tmpl w:val="6BB4736E"/>
    <w:lvl w:ilvl="0" w:tplc="E42E76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042654"/>
    <w:multiLevelType w:val="hybridMultilevel"/>
    <w:tmpl w:val="5736274A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6776B4"/>
    <w:multiLevelType w:val="hybridMultilevel"/>
    <w:tmpl w:val="169E07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568778">
    <w:abstractNumId w:val="6"/>
  </w:num>
  <w:num w:numId="2" w16cid:durableId="1907253885">
    <w:abstractNumId w:val="14"/>
  </w:num>
  <w:num w:numId="3" w16cid:durableId="723067776">
    <w:abstractNumId w:val="23"/>
  </w:num>
  <w:num w:numId="4" w16cid:durableId="1226841914">
    <w:abstractNumId w:val="20"/>
  </w:num>
  <w:num w:numId="5" w16cid:durableId="1824663743">
    <w:abstractNumId w:val="0"/>
  </w:num>
  <w:num w:numId="6" w16cid:durableId="1529415863">
    <w:abstractNumId w:val="10"/>
  </w:num>
  <w:num w:numId="7" w16cid:durableId="524103570">
    <w:abstractNumId w:val="17"/>
  </w:num>
  <w:num w:numId="8" w16cid:durableId="1191650597">
    <w:abstractNumId w:val="4"/>
  </w:num>
  <w:num w:numId="9" w16cid:durableId="2070761218">
    <w:abstractNumId w:val="8"/>
  </w:num>
  <w:num w:numId="10" w16cid:durableId="775249159">
    <w:abstractNumId w:val="1"/>
  </w:num>
  <w:num w:numId="11" w16cid:durableId="952052855">
    <w:abstractNumId w:val="9"/>
  </w:num>
  <w:num w:numId="12" w16cid:durableId="1587493594">
    <w:abstractNumId w:val="7"/>
  </w:num>
  <w:num w:numId="13" w16cid:durableId="1731075086">
    <w:abstractNumId w:val="15"/>
  </w:num>
  <w:num w:numId="14" w16cid:durableId="1981108654">
    <w:abstractNumId w:val="5"/>
  </w:num>
  <w:num w:numId="15" w16cid:durableId="361445325">
    <w:abstractNumId w:val="3"/>
  </w:num>
  <w:num w:numId="16" w16cid:durableId="1009216904">
    <w:abstractNumId w:val="16"/>
  </w:num>
  <w:num w:numId="17" w16cid:durableId="1164318250">
    <w:abstractNumId w:val="12"/>
  </w:num>
  <w:num w:numId="18" w16cid:durableId="1463956740">
    <w:abstractNumId w:val="22"/>
  </w:num>
  <w:num w:numId="19" w16cid:durableId="2007896561">
    <w:abstractNumId w:val="19"/>
  </w:num>
  <w:num w:numId="20" w16cid:durableId="1816601091">
    <w:abstractNumId w:val="18"/>
  </w:num>
  <w:num w:numId="21" w16cid:durableId="1817213061">
    <w:abstractNumId w:val="13"/>
  </w:num>
  <w:num w:numId="22" w16cid:durableId="1470242940">
    <w:abstractNumId w:val="11"/>
  </w:num>
  <w:num w:numId="23" w16cid:durableId="519970994">
    <w:abstractNumId w:val="21"/>
  </w:num>
  <w:num w:numId="24" w16cid:durableId="520627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sv-SE" w:vendorID="0" w:dllVersion="512" w:checkStyle="1"/>
  <w:activeWritingStyle w:appName="MSWord" w:lang="sv-SE" w:vendorID="22" w:dllVersion="513" w:checkStyle="1"/>
  <w:activeWritingStyle w:appName="MSWord" w:lang="nb-NO" w:vendorID="22" w:dllVersion="513" w:checkStyle="1"/>
  <w:activeWritingStyle w:appName="MSWord" w:lang="hu-HU" w:vendorID="7" w:dllVersion="513" w:checkStyle="1"/>
  <w:proofState w:spelling="clean" w:grammar="clean"/>
  <w:attachedTemplate r:id="rId1"/>
  <w:defaultTabStop w:val="130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19"/>
    <w:rsid w:val="000020EE"/>
    <w:rsid w:val="00002CB1"/>
    <w:rsid w:val="000037BC"/>
    <w:rsid w:val="000038CA"/>
    <w:rsid w:val="000044AA"/>
    <w:rsid w:val="00004FC2"/>
    <w:rsid w:val="0000544C"/>
    <w:rsid w:val="0001037E"/>
    <w:rsid w:val="00010856"/>
    <w:rsid w:val="00010B74"/>
    <w:rsid w:val="000115C8"/>
    <w:rsid w:val="00012409"/>
    <w:rsid w:val="000174C4"/>
    <w:rsid w:val="0002155B"/>
    <w:rsid w:val="0002180A"/>
    <w:rsid w:val="00023D71"/>
    <w:rsid w:val="000241E4"/>
    <w:rsid w:val="000272D0"/>
    <w:rsid w:val="000274C1"/>
    <w:rsid w:val="00027654"/>
    <w:rsid w:val="00030976"/>
    <w:rsid w:val="00030BFF"/>
    <w:rsid w:val="000334FB"/>
    <w:rsid w:val="000341F4"/>
    <w:rsid w:val="00035233"/>
    <w:rsid w:val="00035EF2"/>
    <w:rsid w:val="000373F3"/>
    <w:rsid w:val="00037AFC"/>
    <w:rsid w:val="00040268"/>
    <w:rsid w:val="00041309"/>
    <w:rsid w:val="000414DB"/>
    <w:rsid w:val="00041852"/>
    <w:rsid w:val="00043004"/>
    <w:rsid w:val="00043343"/>
    <w:rsid w:val="000439B6"/>
    <w:rsid w:val="000442B7"/>
    <w:rsid w:val="00044A3A"/>
    <w:rsid w:val="00044D19"/>
    <w:rsid w:val="00044FAA"/>
    <w:rsid w:val="00045D22"/>
    <w:rsid w:val="000509B0"/>
    <w:rsid w:val="00051017"/>
    <w:rsid w:val="000510DE"/>
    <w:rsid w:val="00051664"/>
    <w:rsid w:val="00052684"/>
    <w:rsid w:val="00053773"/>
    <w:rsid w:val="0005562E"/>
    <w:rsid w:val="00056415"/>
    <w:rsid w:val="00056555"/>
    <w:rsid w:val="00060BB0"/>
    <w:rsid w:val="00061F3E"/>
    <w:rsid w:val="00061F6D"/>
    <w:rsid w:val="000623B2"/>
    <w:rsid w:val="0006293D"/>
    <w:rsid w:val="00063863"/>
    <w:rsid w:val="00063C31"/>
    <w:rsid w:val="000656A9"/>
    <w:rsid w:val="000667AA"/>
    <w:rsid w:val="00066E20"/>
    <w:rsid w:val="000679EA"/>
    <w:rsid w:val="00071F4E"/>
    <w:rsid w:val="00073C04"/>
    <w:rsid w:val="00073E38"/>
    <w:rsid w:val="000742DA"/>
    <w:rsid w:val="000750E8"/>
    <w:rsid w:val="00075884"/>
    <w:rsid w:val="0007620D"/>
    <w:rsid w:val="00076EE2"/>
    <w:rsid w:val="00080BF8"/>
    <w:rsid w:val="00080EC1"/>
    <w:rsid w:val="000815D8"/>
    <w:rsid w:val="00082322"/>
    <w:rsid w:val="000838E5"/>
    <w:rsid w:val="00084D2A"/>
    <w:rsid w:val="00085757"/>
    <w:rsid w:val="00085D02"/>
    <w:rsid w:val="000864F9"/>
    <w:rsid w:val="000879E2"/>
    <w:rsid w:val="00091241"/>
    <w:rsid w:val="0009126A"/>
    <w:rsid w:val="000912C9"/>
    <w:rsid w:val="000914DB"/>
    <w:rsid w:val="00092129"/>
    <w:rsid w:val="000937C6"/>
    <w:rsid w:val="000943D0"/>
    <w:rsid w:val="00094C71"/>
    <w:rsid w:val="0009639D"/>
    <w:rsid w:val="00097AA3"/>
    <w:rsid w:val="000A00F5"/>
    <w:rsid w:val="000A0209"/>
    <w:rsid w:val="000A051D"/>
    <w:rsid w:val="000A10CF"/>
    <w:rsid w:val="000A4137"/>
    <w:rsid w:val="000A444F"/>
    <w:rsid w:val="000A4780"/>
    <w:rsid w:val="000A772A"/>
    <w:rsid w:val="000A7DE5"/>
    <w:rsid w:val="000A7FC3"/>
    <w:rsid w:val="000B15C7"/>
    <w:rsid w:val="000B1B77"/>
    <w:rsid w:val="000B2AB4"/>
    <w:rsid w:val="000B2EDE"/>
    <w:rsid w:val="000B33D8"/>
    <w:rsid w:val="000B497F"/>
    <w:rsid w:val="000C53BA"/>
    <w:rsid w:val="000C54D9"/>
    <w:rsid w:val="000C5854"/>
    <w:rsid w:val="000C610B"/>
    <w:rsid w:val="000C61FB"/>
    <w:rsid w:val="000C7332"/>
    <w:rsid w:val="000C79EB"/>
    <w:rsid w:val="000C7CA9"/>
    <w:rsid w:val="000D00D5"/>
    <w:rsid w:val="000D0B9C"/>
    <w:rsid w:val="000D1021"/>
    <w:rsid w:val="000D123F"/>
    <w:rsid w:val="000D19C0"/>
    <w:rsid w:val="000D1E6E"/>
    <w:rsid w:val="000D2114"/>
    <w:rsid w:val="000D2627"/>
    <w:rsid w:val="000D29F8"/>
    <w:rsid w:val="000D2B3F"/>
    <w:rsid w:val="000D2BBA"/>
    <w:rsid w:val="000D3F0A"/>
    <w:rsid w:val="000D6068"/>
    <w:rsid w:val="000D6626"/>
    <w:rsid w:val="000D6B16"/>
    <w:rsid w:val="000D7104"/>
    <w:rsid w:val="000D7BD5"/>
    <w:rsid w:val="000D7ED6"/>
    <w:rsid w:val="000D7EF2"/>
    <w:rsid w:val="000E0E20"/>
    <w:rsid w:val="000E1A92"/>
    <w:rsid w:val="000E2D74"/>
    <w:rsid w:val="000E323C"/>
    <w:rsid w:val="000E554E"/>
    <w:rsid w:val="000E5B4A"/>
    <w:rsid w:val="000E768C"/>
    <w:rsid w:val="000F036F"/>
    <w:rsid w:val="000F1BA2"/>
    <w:rsid w:val="000F5D00"/>
    <w:rsid w:val="000F6D2E"/>
    <w:rsid w:val="000F711E"/>
    <w:rsid w:val="00100495"/>
    <w:rsid w:val="0010132A"/>
    <w:rsid w:val="0010154A"/>
    <w:rsid w:val="00102AE8"/>
    <w:rsid w:val="00104472"/>
    <w:rsid w:val="0010605D"/>
    <w:rsid w:val="00106EEC"/>
    <w:rsid w:val="001073FB"/>
    <w:rsid w:val="001078E9"/>
    <w:rsid w:val="00110E4F"/>
    <w:rsid w:val="00110FCE"/>
    <w:rsid w:val="00112081"/>
    <w:rsid w:val="001121E9"/>
    <w:rsid w:val="0011281F"/>
    <w:rsid w:val="00113503"/>
    <w:rsid w:val="00113D76"/>
    <w:rsid w:val="00115E9F"/>
    <w:rsid w:val="001163FF"/>
    <w:rsid w:val="001173AE"/>
    <w:rsid w:val="00121776"/>
    <w:rsid w:val="001218ED"/>
    <w:rsid w:val="00121BD4"/>
    <w:rsid w:val="00124C16"/>
    <w:rsid w:val="00125AAF"/>
    <w:rsid w:val="00125B27"/>
    <w:rsid w:val="00125C02"/>
    <w:rsid w:val="00125E9D"/>
    <w:rsid w:val="00126B15"/>
    <w:rsid w:val="00131219"/>
    <w:rsid w:val="00131956"/>
    <w:rsid w:val="0013295E"/>
    <w:rsid w:val="00134A17"/>
    <w:rsid w:val="00134B81"/>
    <w:rsid w:val="00135288"/>
    <w:rsid w:val="00135329"/>
    <w:rsid w:val="00137151"/>
    <w:rsid w:val="001379AF"/>
    <w:rsid w:val="0014014D"/>
    <w:rsid w:val="001406AE"/>
    <w:rsid w:val="00140B46"/>
    <w:rsid w:val="00140C12"/>
    <w:rsid w:val="00141484"/>
    <w:rsid w:val="00141695"/>
    <w:rsid w:val="0014332B"/>
    <w:rsid w:val="0014362D"/>
    <w:rsid w:val="00145CA8"/>
    <w:rsid w:val="00146904"/>
    <w:rsid w:val="00147740"/>
    <w:rsid w:val="00147D6F"/>
    <w:rsid w:val="00150336"/>
    <w:rsid w:val="00151115"/>
    <w:rsid w:val="00151B68"/>
    <w:rsid w:val="00151CE9"/>
    <w:rsid w:val="00156A5D"/>
    <w:rsid w:val="00156ED5"/>
    <w:rsid w:val="00157424"/>
    <w:rsid w:val="001605E5"/>
    <w:rsid w:val="00161FAA"/>
    <w:rsid w:val="00162077"/>
    <w:rsid w:val="00163BE5"/>
    <w:rsid w:val="00164281"/>
    <w:rsid w:val="00164AF0"/>
    <w:rsid w:val="00164CB6"/>
    <w:rsid w:val="001652EE"/>
    <w:rsid w:val="00165A34"/>
    <w:rsid w:val="001660B7"/>
    <w:rsid w:val="001665F6"/>
    <w:rsid w:val="001674FB"/>
    <w:rsid w:val="00170120"/>
    <w:rsid w:val="00171156"/>
    <w:rsid w:val="0017195C"/>
    <w:rsid w:val="00172C2C"/>
    <w:rsid w:val="0017358B"/>
    <w:rsid w:val="001740FB"/>
    <w:rsid w:val="00174347"/>
    <w:rsid w:val="00175303"/>
    <w:rsid w:val="001759F3"/>
    <w:rsid w:val="00175E10"/>
    <w:rsid w:val="00177484"/>
    <w:rsid w:val="00180054"/>
    <w:rsid w:val="00180D16"/>
    <w:rsid w:val="00181826"/>
    <w:rsid w:val="00181D6B"/>
    <w:rsid w:val="001846CF"/>
    <w:rsid w:val="001857B0"/>
    <w:rsid w:val="0018776B"/>
    <w:rsid w:val="00187960"/>
    <w:rsid w:val="00187E6D"/>
    <w:rsid w:val="001902CA"/>
    <w:rsid w:val="001914C2"/>
    <w:rsid w:val="00191507"/>
    <w:rsid w:val="001917FD"/>
    <w:rsid w:val="00191D86"/>
    <w:rsid w:val="00192F2C"/>
    <w:rsid w:val="0019367A"/>
    <w:rsid w:val="001936C4"/>
    <w:rsid w:val="00194194"/>
    <w:rsid w:val="001945F2"/>
    <w:rsid w:val="00197308"/>
    <w:rsid w:val="00197E8F"/>
    <w:rsid w:val="001A01D8"/>
    <w:rsid w:val="001A0227"/>
    <w:rsid w:val="001A2089"/>
    <w:rsid w:val="001A21A4"/>
    <w:rsid w:val="001A2CF6"/>
    <w:rsid w:val="001A49CC"/>
    <w:rsid w:val="001A4AA7"/>
    <w:rsid w:val="001A6155"/>
    <w:rsid w:val="001B01E8"/>
    <w:rsid w:val="001B0D00"/>
    <w:rsid w:val="001B0E8F"/>
    <w:rsid w:val="001B1355"/>
    <w:rsid w:val="001B22FF"/>
    <w:rsid w:val="001B2600"/>
    <w:rsid w:val="001B2C3B"/>
    <w:rsid w:val="001B325C"/>
    <w:rsid w:val="001B4784"/>
    <w:rsid w:val="001B6FA1"/>
    <w:rsid w:val="001C2D65"/>
    <w:rsid w:val="001C3006"/>
    <w:rsid w:val="001C3C6B"/>
    <w:rsid w:val="001C632E"/>
    <w:rsid w:val="001C7C36"/>
    <w:rsid w:val="001D03A9"/>
    <w:rsid w:val="001D053F"/>
    <w:rsid w:val="001D0EFD"/>
    <w:rsid w:val="001D1295"/>
    <w:rsid w:val="001D2319"/>
    <w:rsid w:val="001D2576"/>
    <w:rsid w:val="001D35FF"/>
    <w:rsid w:val="001D42FD"/>
    <w:rsid w:val="001D7F96"/>
    <w:rsid w:val="001E16E7"/>
    <w:rsid w:val="001E27F6"/>
    <w:rsid w:val="001E33C2"/>
    <w:rsid w:val="001E4B76"/>
    <w:rsid w:val="001E4F71"/>
    <w:rsid w:val="001E6736"/>
    <w:rsid w:val="001E726A"/>
    <w:rsid w:val="001E7AA3"/>
    <w:rsid w:val="001F25B0"/>
    <w:rsid w:val="001F26E0"/>
    <w:rsid w:val="001F3FD5"/>
    <w:rsid w:val="001F407A"/>
    <w:rsid w:val="001F414A"/>
    <w:rsid w:val="001F698A"/>
    <w:rsid w:val="001F784D"/>
    <w:rsid w:val="001F7CFE"/>
    <w:rsid w:val="00200456"/>
    <w:rsid w:val="00201520"/>
    <w:rsid w:val="00202EF7"/>
    <w:rsid w:val="0020302D"/>
    <w:rsid w:val="00203258"/>
    <w:rsid w:val="0020395D"/>
    <w:rsid w:val="002039D2"/>
    <w:rsid w:val="002053DF"/>
    <w:rsid w:val="00205A3E"/>
    <w:rsid w:val="00206A6C"/>
    <w:rsid w:val="00211017"/>
    <w:rsid w:val="00211205"/>
    <w:rsid w:val="00212879"/>
    <w:rsid w:val="0021314B"/>
    <w:rsid w:val="00217C3A"/>
    <w:rsid w:val="00217F27"/>
    <w:rsid w:val="002205F8"/>
    <w:rsid w:val="00221D07"/>
    <w:rsid w:val="00222141"/>
    <w:rsid w:val="0022261B"/>
    <w:rsid w:val="0022273E"/>
    <w:rsid w:val="00222904"/>
    <w:rsid w:val="00225580"/>
    <w:rsid w:val="00226303"/>
    <w:rsid w:val="0022654A"/>
    <w:rsid w:val="00227602"/>
    <w:rsid w:val="00230927"/>
    <w:rsid w:val="00231E00"/>
    <w:rsid w:val="0023232B"/>
    <w:rsid w:val="0023287D"/>
    <w:rsid w:val="002330F1"/>
    <w:rsid w:val="00233C07"/>
    <w:rsid w:val="00233F74"/>
    <w:rsid w:val="0023478B"/>
    <w:rsid w:val="00234C3E"/>
    <w:rsid w:val="00234C54"/>
    <w:rsid w:val="00234D54"/>
    <w:rsid w:val="002378F7"/>
    <w:rsid w:val="00237988"/>
    <w:rsid w:val="0024117B"/>
    <w:rsid w:val="002419A0"/>
    <w:rsid w:val="0024245D"/>
    <w:rsid w:val="00242956"/>
    <w:rsid w:val="00242CD7"/>
    <w:rsid w:val="0024758F"/>
    <w:rsid w:val="00250CAB"/>
    <w:rsid w:val="00251115"/>
    <w:rsid w:val="002525A7"/>
    <w:rsid w:val="00252A8A"/>
    <w:rsid w:val="00252DB5"/>
    <w:rsid w:val="00255C04"/>
    <w:rsid w:val="00257810"/>
    <w:rsid w:val="00257845"/>
    <w:rsid w:val="00257EEB"/>
    <w:rsid w:val="00260C64"/>
    <w:rsid w:val="00261BEC"/>
    <w:rsid w:val="00263B3C"/>
    <w:rsid w:val="0026498F"/>
    <w:rsid w:val="00264D1D"/>
    <w:rsid w:val="00267FCD"/>
    <w:rsid w:val="00271BE5"/>
    <w:rsid w:val="00272B0D"/>
    <w:rsid w:val="002733C9"/>
    <w:rsid w:val="002755BD"/>
    <w:rsid w:val="00277F2A"/>
    <w:rsid w:val="00280A59"/>
    <w:rsid w:val="00281DD5"/>
    <w:rsid w:val="0028357F"/>
    <w:rsid w:val="00283C7C"/>
    <w:rsid w:val="00283E5C"/>
    <w:rsid w:val="0028516C"/>
    <w:rsid w:val="00285547"/>
    <w:rsid w:val="00285C89"/>
    <w:rsid w:val="00287CD8"/>
    <w:rsid w:val="00290F00"/>
    <w:rsid w:val="00291AA5"/>
    <w:rsid w:val="00292538"/>
    <w:rsid w:val="00292D8F"/>
    <w:rsid w:val="002954C3"/>
    <w:rsid w:val="00295BA0"/>
    <w:rsid w:val="00296AD5"/>
    <w:rsid w:val="00296DB4"/>
    <w:rsid w:val="002A179D"/>
    <w:rsid w:val="002A20F0"/>
    <w:rsid w:val="002A31B7"/>
    <w:rsid w:val="002A3790"/>
    <w:rsid w:val="002A41BF"/>
    <w:rsid w:val="002A4657"/>
    <w:rsid w:val="002A5319"/>
    <w:rsid w:val="002A5B59"/>
    <w:rsid w:val="002A5CAB"/>
    <w:rsid w:val="002A7103"/>
    <w:rsid w:val="002A7468"/>
    <w:rsid w:val="002A78F2"/>
    <w:rsid w:val="002B0C8E"/>
    <w:rsid w:val="002B13C5"/>
    <w:rsid w:val="002B29FF"/>
    <w:rsid w:val="002B3533"/>
    <w:rsid w:val="002B66FF"/>
    <w:rsid w:val="002B7698"/>
    <w:rsid w:val="002C0262"/>
    <w:rsid w:val="002C0A64"/>
    <w:rsid w:val="002C2AE6"/>
    <w:rsid w:val="002C375C"/>
    <w:rsid w:val="002C67C1"/>
    <w:rsid w:val="002D0398"/>
    <w:rsid w:val="002D07DF"/>
    <w:rsid w:val="002D07ED"/>
    <w:rsid w:val="002D1223"/>
    <w:rsid w:val="002D2C71"/>
    <w:rsid w:val="002D35A0"/>
    <w:rsid w:val="002D60A6"/>
    <w:rsid w:val="002D60D8"/>
    <w:rsid w:val="002E156A"/>
    <w:rsid w:val="002E1C66"/>
    <w:rsid w:val="002E2F1C"/>
    <w:rsid w:val="002E3369"/>
    <w:rsid w:val="002E39E5"/>
    <w:rsid w:val="002E4134"/>
    <w:rsid w:val="002E5096"/>
    <w:rsid w:val="002E535E"/>
    <w:rsid w:val="002E5431"/>
    <w:rsid w:val="002E6995"/>
    <w:rsid w:val="002E7CAC"/>
    <w:rsid w:val="002F117F"/>
    <w:rsid w:val="002F1E1C"/>
    <w:rsid w:val="002F2C5D"/>
    <w:rsid w:val="002F6AF7"/>
    <w:rsid w:val="002F7EEE"/>
    <w:rsid w:val="003004EF"/>
    <w:rsid w:val="00300952"/>
    <w:rsid w:val="00300C03"/>
    <w:rsid w:val="00300D09"/>
    <w:rsid w:val="00301614"/>
    <w:rsid w:val="00302729"/>
    <w:rsid w:val="00302D0C"/>
    <w:rsid w:val="00303F0E"/>
    <w:rsid w:val="003046C8"/>
    <w:rsid w:val="00305096"/>
    <w:rsid w:val="00305F99"/>
    <w:rsid w:val="00306F0C"/>
    <w:rsid w:val="00307575"/>
    <w:rsid w:val="00310F8B"/>
    <w:rsid w:val="003113E4"/>
    <w:rsid w:val="003117E5"/>
    <w:rsid w:val="0031216C"/>
    <w:rsid w:val="00312F3D"/>
    <w:rsid w:val="003136BD"/>
    <w:rsid w:val="003153DF"/>
    <w:rsid w:val="003156D1"/>
    <w:rsid w:val="00315A33"/>
    <w:rsid w:val="003164CB"/>
    <w:rsid w:val="00316BE4"/>
    <w:rsid w:val="00317425"/>
    <w:rsid w:val="00317C79"/>
    <w:rsid w:val="00317D7E"/>
    <w:rsid w:val="00321732"/>
    <w:rsid w:val="00321E0D"/>
    <w:rsid w:val="00322AC8"/>
    <w:rsid w:val="00326774"/>
    <w:rsid w:val="00330118"/>
    <w:rsid w:val="003313E5"/>
    <w:rsid w:val="00331CD0"/>
    <w:rsid w:val="00332B87"/>
    <w:rsid w:val="00333939"/>
    <w:rsid w:val="003341E8"/>
    <w:rsid w:val="003347FC"/>
    <w:rsid w:val="00335D2E"/>
    <w:rsid w:val="00335F89"/>
    <w:rsid w:val="003372E3"/>
    <w:rsid w:val="00337676"/>
    <w:rsid w:val="0034036A"/>
    <w:rsid w:val="003427C8"/>
    <w:rsid w:val="00342E09"/>
    <w:rsid w:val="00342E7E"/>
    <w:rsid w:val="003448F8"/>
    <w:rsid w:val="00344B99"/>
    <w:rsid w:val="0034505C"/>
    <w:rsid w:val="0034673C"/>
    <w:rsid w:val="003475EE"/>
    <w:rsid w:val="00347FAE"/>
    <w:rsid w:val="003503C0"/>
    <w:rsid w:val="003516CB"/>
    <w:rsid w:val="00351AFF"/>
    <w:rsid w:val="00351D8B"/>
    <w:rsid w:val="0035381D"/>
    <w:rsid w:val="003549FF"/>
    <w:rsid w:val="00356029"/>
    <w:rsid w:val="00356344"/>
    <w:rsid w:val="00357168"/>
    <w:rsid w:val="00360BEF"/>
    <w:rsid w:val="00361A67"/>
    <w:rsid w:val="00361FCB"/>
    <w:rsid w:val="003630C5"/>
    <w:rsid w:val="003635DD"/>
    <w:rsid w:val="00363D05"/>
    <w:rsid w:val="00364E05"/>
    <w:rsid w:val="00367132"/>
    <w:rsid w:val="00367BC0"/>
    <w:rsid w:val="00367C40"/>
    <w:rsid w:val="00370707"/>
    <w:rsid w:val="00372E98"/>
    <w:rsid w:val="00373A12"/>
    <w:rsid w:val="003757F4"/>
    <w:rsid w:val="0037669C"/>
    <w:rsid w:val="00376E45"/>
    <w:rsid w:val="00377B70"/>
    <w:rsid w:val="00383675"/>
    <w:rsid w:val="00383D3B"/>
    <w:rsid w:val="00384697"/>
    <w:rsid w:val="0038481C"/>
    <w:rsid w:val="003865EE"/>
    <w:rsid w:val="003879C3"/>
    <w:rsid w:val="003918A0"/>
    <w:rsid w:val="00392E3F"/>
    <w:rsid w:val="00392EBC"/>
    <w:rsid w:val="00395A76"/>
    <w:rsid w:val="00395FA8"/>
    <w:rsid w:val="0039604A"/>
    <w:rsid w:val="00396147"/>
    <w:rsid w:val="0039672C"/>
    <w:rsid w:val="0039760F"/>
    <w:rsid w:val="00397865"/>
    <w:rsid w:val="003A0573"/>
    <w:rsid w:val="003A1355"/>
    <w:rsid w:val="003A2E8C"/>
    <w:rsid w:val="003A3DD8"/>
    <w:rsid w:val="003A453B"/>
    <w:rsid w:val="003A505E"/>
    <w:rsid w:val="003A55CC"/>
    <w:rsid w:val="003B15B5"/>
    <w:rsid w:val="003B24DF"/>
    <w:rsid w:val="003B3298"/>
    <w:rsid w:val="003B37C9"/>
    <w:rsid w:val="003B489A"/>
    <w:rsid w:val="003B4A51"/>
    <w:rsid w:val="003B6A78"/>
    <w:rsid w:val="003C020D"/>
    <w:rsid w:val="003C082F"/>
    <w:rsid w:val="003C0AA3"/>
    <w:rsid w:val="003C0BAF"/>
    <w:rsid w:val="003C1633"/>
    <w:rsid w:val="003C1AD2"/>
    <w:rsid w:val="003C371F"/>
    <w:rsid w:val="003C4C2E"/>
    <w:rsid w:val="003C5E29"/>
    <w:rsid w:val="003C6ADE"/>
    <w:rsid w:val="003C7948"/>
    <w:rsid w:val="003D018C"/>
    <w:rsid w:val="003D0706"/>
    <w:rsid w:val="003D0C51"/>
    <w:rsid w:val="003D3A5A"/>
    <w:rsid w:val="003D45E2"/>
    <w:rsid w:val="003D4FF7"/>
    <w:rsid w:val="003D52DE"/>
    <w:rsid w:val="003D7F20"/>
    <w:rsid w:val="003E095B"/>
    <w:rsid w:val="003E16FC"/>
    <w:rsid w:val="003E1CE2"/>
    <w:rsid w:val="003E2E10"/>
    <w:rsid w:val="003E56B9"/>
    <w:rsid w:val="003E73E4"/>
    <w:rsid w:val="003E7C6B"/>
    <w:rsid w:val="003E7D15"/>
    <w:rsid w:val="003F055C"/>
    <w:rsid w:val="003F0E61"/>
    <w:rsid w:val="003F12CB"/>
    <w:rsid w:val="003F3654"/>
    <w:rsid w:val="003F499A"/>
    <w:rsid w:val="003F4CF6"/>
    <w:rsid w:val="003F530D"/>
    <w:rsid w:val="003F7CD5"/>
    <w:rsid w:val="00400364"/>
    <w:rsid w:val="00400F57"/>
    <w:rsid w:val="004015B6"/>
    <w:rsid w:val="00402CAE"/>
    <w:rsid w:val="00402EA0"/>
    <w:rsid w:val="00404CD9"/>
    <w:rsid w:val="004055E0"/>
    <w:rsid w:val="004067D1"/>
    <w:rsid w:val="00410AE4"/>
    <w:rsid w:val="0041276E"/>
    <w:rsid w:val="00412905"/>
    <w:rsid w:val="00412C47"/>
    <w:rsid w:val="004134A5"/>
    <w:rsid w:val="004141E6"/>
    <w:rsid w:val="004147C8"/>
    <w:rsid w:val="00414BF7"/>
    <w:rsid w:val="0041773F"/>
    <w:rsid w:val="00421556"/>
    <w:rsid w:val="004240BC"/>
    <w:rsid w:val="004241BF"/>
    <w:rsid w:val="004246A6"/>
    <w:rsid w:val="004258BD"/>
    <w:rsid w:val="00425BB4"/>
    <w:rsid w:val="00426A9C"/>
    <w:rsid w:val="00426FD3"/>
    <w:rsid w:val="004270C6"/>
    <w:rsid w:val="004274BD"/>
    <w:rsid w:val="00427CFD"/>
    <w:rsid w:val="00430C9A"/>
    <w:rsid w:val="00430DA2"/>
    <w:rsid w:val="004311A8"/>
    <w:rsid w:val="004313D3"/>
    <w:rsid w:val="00431775"/>
    <w:rsid w:val="00432780"/>
    <w:rsid w:val="00435006"/>
    <w:rsid w:val="00435215"/>
    <w:rsid w:val="00435F9D"/>
    <w:rsid w:val="00436B01"/>
    <w:rsid w:val="00436E1A"/>
    <w:rsid w:val="00437610"/>
    <w:rsid w:val="00437A13"/>
    <w:rsid w:val="00437F0C"/>
    <w:rsid w:val="00440BDE"/>
    <w:rsid w:val="00440F18"/>
    <w:rsid w:val="00441189"/>
    <w:rsid w:val="004412B3"/>
    <w:rsid w:val="0044185A"/>
    <w:rsid w:val="00443070"/>
    <w:rsid w:val="00443079"/>
    <w:rsid w:val="00445387"/>
    <w:rsid w:val="00445614"/>
    <w:rsid w:val="00445B7F"/>
    <w:rsid w:val="00446F67"/>
    <w:rsid w:val="004503FC"/>
    <w:rsid w:val="004517FA"/>
    <w:rsid w:val="004529E5"/>
    <w:rsid w:val="004538C1"/>
    <w:rsid w:val="00453E46"/>
    <w:rsid w:val="004545BD"/>
    <w:rsid w:val="00455612"/>
    <w:rsid w:val="004559B3"/>
    <w:rsid w:val="004564EB"/>
    <w:rsid w:val="00456748"/>
    <w:rsid w:val="00457EB4"/>
    <w:rsid w:val="00460153"/>
    <w:rsid w:val="004608A8"/>
    <w:rsid w:val="0046126A"/>
    <w:rsid w:val="00461F02"/>
    <w:rsid w:val="00462171"/>
    <w:rsid w:val="004624D8"/>
    <w:rsid w:val="00464783"/>
    <w:rsid w:val="0046540B"/>
    <w:rsid w:val="00465871"/>
    <w:rsid w:val="004658A8"/>
    <w:rsid w:val="004667C9"/>
    <w:rsid w:val="00466996"/>
    <w:rsid w:val="004675F2"/>
    <w:rsid w:val="00467B30"/>
    <w:rsid w:val="0047060F"/>
    <w:rsid w:val="004719FF"/>
    <w:rsid w:val="00471C5F"/>
    <w:rsid w:val="00472432"/>
    <w:rsid w:val="00472A59"/>
    <w:rsid w:val="00473F66"/>
    <w:rsid w:val="004768C8"/>
    <w:rsid w:val="0047752B"/>
    <w:rsid w:val="00477A28"/>
    <w:rsid w:val="004800DE"/>
    <w:rsid w:val="00480C31"/>
    <w:rsid w:val="0048170E"/>
    <w:rsid w:val="0048247B"/>
    <w:rsid w:val="00482E79"/>
    <w:rsid w:val="00483B7B"/>
    <w:rsid w:val="00484CA3"/>
    <w:rsid w:val="00485726"/>
    <w:rsid w:val="004857C7"/>
    <w:rsid w:val="004904C6"/>
    <w:rsid w:val="00492C58"/>
    <w:rsid w:val="00492D08"/>
    <w:rsid w:val="0049335B"/>
    <w:rsid w:val="00493514"/>
    <w:rsid w:val="004941ED"/>
    <w:rsid w:val="00494A3B"/>
    <w:rsid w:val="00496269"/>
    <w:rsid w:val="004962A8"/>
    <w:rsid w:val="00496A8A"/>
    <w:rsid w:val="004A0069"/>
    <w:rsid w:val="004A00A9"/>
    <w:rsid w:val="004A0C95"/>
    <w:rsid w:val="004A1511"/>
    <w:rsid w:val="004A4ACB"/>
    <w:rsid w:val="004B0560"/>
    <w:rsid w:val="004B0C25"/>
    <w:rsid w:val="004B1655"/>
    <w:rsid w:val="004B3FAD"/>
    <w:rsid w:val="004B5A18"/>
    <w:rsid w:val="004B6021"/>
    <w:rsid w:val="004B699C"/>
    <w:rsid w:val="004B6BFA"/>
    <w:rsid w:val="004C0088"/>
    <w:rsid w:val="004C3DEC"/>
    <w:rsid w:val="004C5718"/>
    <w:rsid w:val="004C5D83"/>
    <w:rsid w:val="004C6046"/>
    <w:rsid w:val="004C69D3"/>
    <w:rsid w:val="004C69DC"/>
    <w:rsid w:val="004C6E57"/>
    <w:rsid w:val="004C7F39"/>
    <w:rsid w:val="004D2531"/>
    <w:rsid w:val="004D3237"/>
    <w:rsid w:val="004D35D5"/>
    <w:rsid w:val="004D3EE0"/>
    <w:rsid w:val="004D3F32"/>
    <w:rsid w:val="004D4938"/>
    <w:rsid w:val="004D61A3"/>
    <w:rsid w:val="004E03BF"/>
    <w:rsid w:val="004E062A"/>
    <w:rsid w:val="004E070C"/>
    <w:rsid w:val="004E3B97"/>
    <w:rsid w:val="004E5E5B"/>
    <w:rsid w:val="004E7858"/>
    <w:rsid w:val="004F0865"/>
    <w:rsid w:val="004F1CF1"/>
    <w:rsid w:val="004F1DF7"/>
    <w:rsid w:val="004F2524"/>
    <w:rsid w:val="004F3201"/>
    <w:rsid w:val="004F61A4"/>
    <w:rsid w:val="0050006B"/>
    <w:rsid w:val="0050161F"/>
    <w:rsid w:val="005017D2"/>
    <w:rsid w:val="00501A29"/>
    <w:rsid w:val="005026C5"/>
    <w:rsid w:val="0050463E"/>
    <w:rsid w:val="00505C68"/>
    <w:rsid w:val="005077D0"/>
    <w:rsid w:val="0050781D"/>
    <w:rsid w:val="005109EF"/>
    <w:rsid w:val="00511A67"/>
    <w:rsid w:val="00511EBE"/>
    <w:rsid w:val="00512313"/>
    <w:rsid w:val="005123E6"/>
    <w:rsid w:val="0051276E"/>
    <w:rsid w:val="00512D0D"/>
    <w:rsid w:val="00512F17"/>
    <w:rsid w:val="00514F19"/>
    <w:rsid w:val="00516443"/>
    <w:rsid w:val="0051789B"/>
    <w:rsid w:val="00520C76"/>
    <w:rsid w:val="00521C97"/>
    <w:rsid w:val="0052263E"/>
    <w:rsid w:val="0052332C"/>
    <w:rsid w:val="00523CB9"/>
    <w:rsid w:val="00524135"/>
    <w:rsid w:val="00524732"/>
    <w:rsid w:val="005254AF"/>
    <w:rsid w:val="00525A4B"/>
    <w:rsid w:val="00526542"/>
    <w:rsid w:val="00526EDB"/>
    <w:rsid w:val="00532B03"/>
    <w:rsid w:val="005332BE"/>
    <w:rsid w:val="00535944"/>
    <w:rsid w:val="005363B0"/>
    <w:rsid w:val="00536B75"/>
    <w:rsid w:val="00537289"/>
    <w:rsid w:val="00537409"/>
    <w:rsid w:val="00537533"/>
    <w:rsid w:val="00540AB1"/>
    <w:rsid w:val="00540B66"/>
    <w:rsid w:val="0054232D"/>
    <w:rsid w:val="00542503"/>
    <w:rsid w:val="005426EB"/>
    <w:rsid w:val="005429D2"/>
    <w:rsid w:val="005435DC"/>
    <w:rsid w:val="005452C4"/>
    <w:rsid w:val="005463A8"/>
    <w:rsid w:val="00551929"/>
    <w:rsid w:val="00552199"/>
    <w:rsid w:val="0055229A"/>
    <w:rsid w:val="00552DA9"/>
    <w:rsid w:val="005566E3"/>
    <w:rsid w:val="0055690B"/>
    <w:rsid w:val="00556CC1"/>
    <w:rsid w:val="005579FE"/>
    <w:rsid w:val="005601CE"/>
    <w:rsid w:val="005604A6"/>
    <w:rsid w:val="0056311A"/>
    <w:rsid w:val="00564457"/>
    <w:rsid w:val="00565865"/>
    <w:rsid w:val="00565965"/>
    <w:rsid w:val="00567543"/>
    <w:rsid w:val="00570F1A"/>
    <w:rsid w:val="00571911"/>
    <w:rsid w:val="005740D6"/>
    <w:rsid w:val="00574529"/>
    <w:rsid w:val="005746DC"/>
    <w:rsid w:val="00574C91"/>
    <w:rsid w:val="00574CA0"/>
    <w:rsid w:val="00575BC8"/>
    <w:rsid w:val="00577509"/>
    <w:rsid w:val="00577728"/>
    <w:rsid w:val="00583D50"/>
    <w:rsid w:val="005851C8"/>
    <w:rsid w:val="00590299"/>
    <w:rsid w:val="005906E6"/>
    <w:rsid w:val="00591422"/>
    <w:rsid w:val="00596C86"/>
    <w:rsid w:val="0059733D"/>
    <w:rsid w:val="00597549"/>
    <w:rsid w:val="005A02A0"/>
    <w:rsid w:val="005A17F4"/>
    <w:rsid w:val="005A28CF"/>
    <w:rsid w:val="005A368E"/>
    <w:rsid w:val="005A48D9"/>
    <w:rsid w:val="005A5DA4"/>
    <w:rsid w:val="005B0645"/>
    <w:rsid w:val="005B1D20"/>
    <w:rsid w:val="005B22C9"/>
    <w:rsid w:val="005B26A4"/>
    <w:rsid w:val="005B48EC"/>
    <w:rsid w:val="005B58A9"/>
    <w:rsid w:val="005B5EEF"/>
    <w:rsid w:val="005B7CD1"/>
    <w:rsid w:val="005C0F40"/>
    <w:rsid w:val="005C451D"/>
    <w:rsid w:val="005C4782"/>
    <w:rsid w:val="005C4883"/>
    <w:rsid w:val="005C4A50"/>
    <w:rsid w:val="005C6505"/>
    <w:rsid w:val="005C67BC"/>
    <w:rsid w:val="005C7B4C"/>
    <w:rsid w:val="005D03FC"/>
    <w:rsid w:val="005D17E0"/>
    <w:rsid w:val="005D2DD2"/>
    <w:rsid w:val="005D51B3"/>
    <w:rsid w:val="005D5E1F"/>
    <w:rsid w:val="005D7A84"/>
    <w:rsid w:val="005E0422"/>
    <w:rsid w:val="005E4CF8"/>
    <w:rsid w:val="005E55D6"/>
    <w:rsid w:val="005E56DE"/>
    <w:rsid w:val="005E5797"/>
    <w:rsid w:val="005E6E75"/>
    <w:rsid w:val="005E76C9"/>
    <w:rsid w:val="005F0F75"/>
    <w:rsid w:val="005F4F11"/>
    <w:rsid w:val="005F5217"/>
    <w:rsid w:val="005F52A8"/>
    <w:rsid w:val="005F67A3"/>
    <w:rsid w:val="005F6825"/>
    <w:rsid w:val="005F6F06"/>
    <w:rsid w:val="005F70A0"/>
    <w:rsid w:val="005F79B1"/>
    <w:rsid w:val="006009C8"/>
    <w:rsid w:val="006027D9"/>
    <w:rsid w:val="00603E83"/>
    <w:rsid w:val="00603FE0"/>
    <w:rsid w:val="00603FF5"/>
    <w:rsid w:val="00604C81"/>
    <w:rsid w:val="00606534"/>
    <w:rsid w:val="00607520"/>
    <w:rsid w:val="00610391"/>
    <w:rsid w:val="0061158C"/>
    <w:rsid w:val="00611B68"/>
    <w:rsid w:val="006137F2"/>
    <w:rsid w:val="00613B53"/>
    <w:rsid w:val="0061471B"/>
    <w:rsid w:val="00614F93"/>
    <w:rsid w:val="006165C1"/>
    <w:rsid w:val="0061694E"/>
    <w:rsid w:val="00616DF1"/>
    <w:rsid w:val="00620BB1"/>
    <w:rsid w:val="00620BD3"/>
    <w:rsid w:val="006210E3"/>
    <w:rsid w:val="00621BEF"/>
    <w:rsid w:val="00622A6A"/>
    <w:rsid w:val="0062303E"/>
    <w:rsid w:val="00623636"/>
    <w:rsid w:val="00625463"/>
    <w:rsid w:val="00625A34"/>
    <w:rsid w:val="00626568"/>
    <w:rsid w:val="00626EBA"/>
    <w:rsid w:val="006312DF"/>
    <w:rsid w:val="00631924"/>
    <w:rsid w:val="006323FF"/>
    <w:rsid w:val="0063259D"/>
    <w:rsid w:val="00632628"/>
    <w:rsid w:val="0063310C"/>
    <w:rsid w:val="0063383A"/>
    <w:rsid w:val="00634DAD"/>
    <w:rsid w:val="00635A0F"/>
    <w:rsid w:val="0063739B"/>
    <w:rsid w:val="00640D2D"/>
    <w:rsid w:val="00642926"/>
    <w:rsid w:val="006445C6"/>
    <w:rsid w:val="0064540D"/>
    <w:rsid w:val="00645D09"/>
    <w:rsid w:val="00645D60"/>
    <w:rsid w:val="006468BE"/>
    <w:rsid w:val="00650BCE"/>
    <w:rsid w:val="006513D3"/>
    <w:rsid w:val="00651471"/>
    <w:rsid w:val="00651CDE"/>
    <w:rsid w:val="006532B9"/>
    <w:rsid w:val="0065399F"/>
    <w:rsid w:val="00654B0A"/>
    <w:rsid w:val="00655312"/>
    <w:rsid w:val="00656175"/>
    <w:rsid w:val="00660B1E"/>
    <w:rsid w:val="00663D05"/>
    <w:rsid w:val="0066474F"/>
    <w:rsid w:val="00665310"/>
    <w:rsid w:val="0066533A"/>
    <w:rsid w:val="0066596E"/>
    <w:rsid w:val="00665ABC"/>
    <w:rsid w:val="00666D99"/>
    <w:rsid w:val="00670F89"/>
    <w:rsid w:val="00671B78"/>
    <w:rsid w:val="006727C0"/>
    <w:rsid w:val="00672AF0"/>
    <w:rsid w:val="00673E00"/>
    <w:rsid w:val="006748BA"/>
    <w:rsid w:val="00675764"/>
    <w:rsid w:val="00677654"/>
    <w:rsid w:val="00677763"/>
    <w:rsid w:val="00680118"/>
    <w:rsid w:val="006831C7"/>
    <w:rsid w:val="00683611"/>
    <w:rsid w:val="00684102"/>
    <w:rsid w:val="0068451C"/>
    <w:rsid w:val="00684847"/>
    <w:rsid w:val="006858DC"/>
    <w:rsid w:val="00685D1A"/>
    <w:rsid w:val="0069151A"/>
    <w:rsid w:val="00691638"/>
    <w:rsid w:val="00693D42"/>
    <w:rsid w:val="0069464B"/>
    <w:rsid w:val="006A0491"/>
    <w:rsid w:val="006A31CE"/>
    <w:rsid w:val="006A4E83"/>
    <w:rsid w:val="006A56BC"/>
    <w:rsid w:val="006A73CE"/>
    <w:rsid w:val="006A79E5"/>
    <w:rsid w:val="006B1911"/>
    <w:rsid w:val="006B1A26"/>
    <w:rsid w:val="006B3C7A"/>
    <w:rsid w:val="006B4C1D"/>
    <w:rsid w:val="006B5476"/>
    <w:rsid w:val="006B553C"/>
    <w:rsid w:val="006B6207"/>
    <w:rsid w:val="006B6769"/>
    <w:rsid w:val="006B6BB6"/>
    <w:rsid w:val="006B70CE"/>
    <w:rsid w:val="006B7461"/>
    <w:rsid w:val="006C07B1"/>
    <w:rsid w:val="006C0C7B"/>
    <w:rsid w:val="006C2878"/>
    <w:rsid w:val="006C2C16"/>
    <w:rsid w:val="006C36BB"/>
    <w:rsid w:val="006C44C7"/>
    <w:rsid w:val="006C47E2"/>
    <w:rsid w:val="006C5D14"/>
    <w:rsid w:val="006C6151"/>
    <w:rsid w:val="006C6589"/>
    <w:rsid w:val="006C6BCA"/>
    <w:rsid w:val="006C7BAD"/>
    <w:rsid w:val="006C7C11"/>
    <w:rsid w:val="006D1145"/>
    <w:rsid w:val="006D1525"/>
    <w:rsid w:val="006D1D39"/>
    <w:rsid w:val="006D3E41"/>
    <w:rsid w:val="006D62BB"/>
    <w:rsid w:val="006D73B0"/>
    <w:rsid w:val="006D7463"/>
    <w:rsid w:val="006E1F3F"/>
    <w:rsid w:val="006E2158"/>
    <w:rsid w:val="006E2672"/>
    <w:rsid w:val="006E367D"/>
    <w:rsid w:val="006E3C67"/>
    <w:rsid w:val="006E41E9"/>
    <w:rsid w:val="006E4964"/>
    <w:rsid w:val="006E4ABC"/>
    <w:rsid w:val="006E519C"/>
    <w:rsid w:val="006E5F0B"/>
    <w:rsid w:val="006E64AE"/>
    <w:rsid w:val="006E78AC"/>
    <w:rsid w:val="006E79D6"/>
    <w:rsid w:val="006F067B"/>
    <w:rsid w:val="006F1384"/>
    <w:rsid w:val="006F2CDA"/>
    <w:rsid w:val="006F3BAA"/>
    <w:rsid w:val="006F56A1"/>
    <w:rsid w:val="00700765"/>
    <w:rsid w:val="007015B8"/>
    <w:rsid w:val="0070206F"/>
    <w:rsid w:val="00703CA6"/>
    <w:rsid w:val="00703D4B"/>
    <w:rsid w:val="007041C6"/>
    <w:rsid w:val="00710AB6"/>
    <w:rsid w:val="00711AEB"/>
    <w:rsid w:val="00711BAA"/>
    <w:rsid w:val="007136D1"/>
    <w:rsid w:val="00714263"/>
    <w:rsid w:val="00716A00"/>
    <w:rsid w:val="0071741D"/>
    <w:rsid w:val="00721213"/>
    <w:rsid w:val="00721875"/>
    <w:rsid w:val="00722A7C"/>
    <w:rsid w:val="007234AE"/>
    <w:rsid w:val="00723848"/>
    <w:rsid w:val="00723F09"/>
    <w:rsid w:val="00724353"/>
    <w:rsid w:val="00724D74"/>
    <w:rsid w:val="00725D46"/>
    <w:rsid w:val="007307FD"/>
    <w:rsid w:val="007313EB"/>
    <w:rsid w:val="00733BCC"/>
    <w:rsid w:val="00734B0A"/>
    <w:rsid w:val="007358B7"/>
    <w:rsid w:val="00737030"/>
    <w:rsid w:val="00740059"/>
    <w:rsid w:val="007408A0"/>
    <w:rsid w:val="007411AC"/>
    <w:rsid w:val="00741B46"/>
    <w:rsid w:val="00741FE1"/>
    <w:rsid w:val="00742493"/>
    <w:rsid w:val="00742A6D"/>
    <w:rsid w:val="00742A96"/>
    <w:rsid w:val="00746E9B"/>
    <w:rsid w:val="00750876"/>
    <w:rsid w:val="007510DC"/>
    <w:rsid w:val="0075175D"/>
    <w:rsid w:val="00752258"/>
    <w:rsid w:val="007532B6"/>
    <w:rsid w:val="007547D9"/>
    <w:rsid w:val="00755CC0"/>
    <w:rsid w:val="00756361"/>
    <w:rsid w:val="00760BB2"/>
    <w:rsid w:val="00761734"/>
    <w:rsid w:val="0076338A"/>
    <w:rsid w:val="00765D09"/>
    <w:rsid w:val="00767292"/>
    <w:rsid w:val="00770351"/>
    <w:rsid w:val="007738BC"/>
    <w:rsid w:val="00773AB6"/>
    <w:rsid w:val="00774C36"/>
    <w:rsid w:val="007753CB"/>
    <w:rsid w:val="007759E8"/>
    <w:rsid w:val="00775B00"/>
    <w:rsid w:val="00776886"/>
    <w:rsid w:val="007800CE"/>
    <w:rsid w:val="00780F60"/>
    <w:rsid w:val="007811FF"/>
    <w:rsid w:val="007813E9"/>
    <w:rsid w:val="00781669"/>
    <w:rsid w:val="007818A1"/>
    <w:rsid w:val="00781CED"/>
    <w:rsid w:val="0078306B"/>
    <w:rsid w:val="00783472"/>
    <w:rsid w:val="007846B3"/>
    <w:rsid w:val="00786207"/>
    <w:rsid w:val="007869CF"/>
    <w:rsid w:val="00787ED0"/>
    <w:rsid w:val="00790DB0"/>
    <w:rsid w:val="00790E13"/>
    <w:rsid w:val="007929F0"/>
    <w:rsid w:val="007943D5"/>
    <w:rsid w:val="0079517A"/>
    <w:rsid w:val="007960EF"/>
    <w:rsid w:val="007972F8"/>
    <w:rsid w:val="007A0CD2"/>
    <w:rsid w:val="007A18DD"/>
    <w:rsid w:val="007A1B52"/>
    <w:rsid w:val="007A1BEE"/>
    <w:rsid w:val="007A6CFE"/>
    <w:rsid w:val="007B0547"/>
    <w:rsid w:val="007B0DA0"/>
    <w:rsid w:val="007B27B2"/>
    <w:rsid w:val="007B365B"/>
    <w:rsid w:val="007B4416"/>
    <w:rsid w:val="007B488B"/>
    <w:rsid w:val="007B4DF3"/>
    <w:rsid w:val="007B6679"/>
    <w:rsid w:val="007B66D1"/>
    <w:rsid w:val="007B6C96"/>
    <w:rsid w:val="007B6D11"/>
    <w:rsid w:val="007C079D"/>
    <w:rsid w:val="007C08F2"/>
    <w:rsid w:val="007C1D9B"/>
    <w:rsid w:val="007C2292"/>
    <w:rsid w:val="007C2A08"/>
    <w:rsid w:val="007C408E"/>
    <w:rsid w:val="007C4222"/>
    <w:rsid w:val="007C453C"/>
    <w:rsid w:val="007C47BD"/>
    <w:rsid w:val="007C4E2E"/>
    <w:rsid w:val="007C591B"/>
    <w:rsid w:val="007C6B21"/>
    <w:rsid w:val="007C6F92"/>
    <w:rsid w:val="007D0923"/>
    <w:rsid w:val="007D0BBC"/>
    <w:rsid w:val="007D0DC4"/>
    <w:rsid w:val="007D116C"/>
    <w:rsid w:val="007D1210"/>
    <w:rsid w:val="007D22A4"/>
    <w:rsid w:val="007D2409"/>
    <w:rsid w:val="007D2438"/>
    <w:rsid w:val="007D402B"/>
    <w:rsid w:val="007D635B"/>
    <w:rsid w:val="007E1970"/>
    <w:rsid w:val="007E2297"/>
    <w:rsid w:val="007E2D1B"/>
    <w:rsid w:val="007E2E09"/>
    <w:rsid w:val="007E3661"/>
    <w:rsid w:val="007E51EA"/>
    <w:rsid w:val="007E5845"/>
    <w:rsid w:val="007E68E7"/>
    <w:rsid w:val="007E7A0E"/>
    <w:rsid w:val="007E7A58"/>
    <w:rsid w:val="007F085B"/>
    <w:rsid w:val="007F1AF1"/>
    <w:rsid w:val="007F2084"/>
    <w:rsid w:val="007F2104"/>
    <w:rsid w:val="007F357D"/>
    <w:rsid w:val="007F401D"/>
    <w:rsid w:val="007F5590"/>
    <w:rsid w:val="007F5D16"/>
    <w:rsid w:val="007F661D"/>
    <w:rsid w:val="007F68D6"/>
    <w:rsid w:val="007F7B22"/>
    <w:rsid w:val="007F7F63"/>
    <w:rsid w:val="008001C0"/>
    <w:rsid w:val="00801C72"/>
    <w:rsid w:val="00801E33"/>
    <w:rsid w:val="008027EC"/>
    <w:rsid w:val="00803196"/>
    <w:rsid w:val="00804B86"/>
    <w:rsid w:val="00804ECF"/>
    <w:rsid w:val="0080579F"/>
    <w:rsid w:val="00805B01"/>
    <w:rsid w:val="00806C30"/>
    <w:rsid w:val="00806CFD"/>
    <w:rsid w:val="00811639"/>
    <w:rsid w:val="00815456"/>
    <w:rsid w:val="008155B5"/>
    <w:rsid w:val="00815D6D"/>
    <w:rsid w:val="00815E90"/>
    <w:rsid w:val="0081621E"/>
    <w:rsid w:val="0081652C"/>
    <w:rsid w:val="00817211"/>
    <w:rsid w:val="00817250"/>
    <w:rsid w:val="00817C2F"/>
    <w:rsid w:val="00817D69"/>
    <w:rsid w:val="00817E36"/>
    <w:rsid w:val="00817EAB"/>
    <w:rsid w:val="00823545"/>
    <w:rsid w:val="00823DF4"/>
    <w:rsid w:val="00824CC5"/>
    <w:rsid w:val="00825707"/>
    <w:rsid w:val="008264C5"/>
    <w:rsid w:val="008277B0"/>
    <w:rsid w:val="00827E72"/>
    <w:rsid w:val="0083014E"/>
    <w:rsid w:val="00830935"/>
    <w:rsid w:val="00831CAD"/>
    <w:rsid w:val="0083214C"/>
    <w:rsid w:val="00834F48"/>
    <w:rsid w:val="00834F6E"/>
    <w:rsid w:val="008356FB"/>
    <w:rsid w:val="0083582F"/>
    <w:rsid w:val="00837054"/>
    <w:rsid w:val="00840CD1"/>
    <w:rsid w:val="00840E8E"/>
    <w:rsid w:val="0084113C"/>
    <w:rsid w:val="00841AFB"/>
    <w:rsid w:val="00841D09"/>
    <w:rsid w:val="00841F83"/>
    <w:rsid w:val="00843263"/>
    <w:rsid w:val="008437EA"/>
    <w:rsid w:val="008445BD"/>
    <w:rsid w:val="00847A2F"/>
    <w:rsid w:val="00852DA4"/>
    <w:rsid w:val="00854985"/>
    <w:rsid w:val="00854FE3"/>
    <w:rsid w:val="00855647"/>
    <w:rsid w:val="00857377"/>
    <w:rsid w:val="00857893"/>
    <w:rsid w:val="00860B18"/>
    <w:rsid w:val="00860D9B"/>
    <w:rsid w:val="008616F5"/>
    <w:rsid w:val="00861BC5"/>
    <w:rsid w:val="00861C16"/>
    <w:rsid w:val="008623FD"/>
    <w:rsid w:val="00862DE5"/>
    <w:rsid w:val="00864014"/>
    <w:rsid w:val="00866E3A"/>
    <w:rsid w:val="00866F83"/>
    <w:rsid w:val="00867C3F"/>
    <w:rsid w:val="008720D0"/>
    <w:rsid w:val="00876837"/>
    <w:rsid w:val="00877DDD"/>
    <w:rsid w:val="00882EA3"/>
    <w:rsid w:val="0088454E"/>
    <w:rsid w:val="008846D9"/>
    <w:rsid w:val="008866D9"/>
    <w:rsid w:val="00887FCD"/>
    <w:rsid w:val="0089402B"/>
    <w:rsid w:val="00895673"/>
    <w:rsid w:val="00896547"/>
    <w:rsid w:val="00896779"/>
    <w:rsid w:val="00896A73"/>
    <w:rsid w:val="008A02A9"/>
    <w:rsid w:val="008A123B"/>
    <w:rsid w:val="008A29A8"/>
    <w:rsid w:val="008A4B90"/>
    <w:rsid w:val="008A550D"/>
    <w:rsid w:val="008A692C"/>
    <w:rsid w:val="008B1524"/>
    <w:rsid w:val="008B2D28"/>
    <w:rsid w:val="008B2D2A"/>
    <w:rsid w:val="008B4028"/>
    <w:rsid w:val="008B64CF"/>
    <w:rsid w:val="008B6F24"/>
    <w:rsid w:val="008C139B"/>
    <w:rsid w:val="008C1AD9"/>
    <w:rsid w:val="008C20A7"/>
    <w:rsid w:val="008C3BFB"/>
    <w:rsid w:val="008C40EB"/>
    <w:rsid w:val="008C467A"/>
    <w:rsid w:val="008C5609"/>
    <w:rsid w:val="008C7FEF"/>
    <w:rsid w:val="008D01A8"/>
    <w:rsid w:val="008D0469"/>
    <w:rsid w:val="008D1569"/>
    <w:rsid w:val="008D2BEB"/>
    <w:rsid w:val="008D2DF7"/>
    <w:rsid w:val="008D4751"/>
    <w:rsid w:val="008D6E58"/>
    <w:rsid w:val="008D7DE4"/>
    <w:rsid w:val="008E2BC1"/>
    <w:rsid w:val="008E335E"/>
    <w:rsid w:val="008E3628"/>
    <w:rsid w:val="008E53AB"/>
    <w:rsid w:val="008E60C6"/>
    <w:rsid w:val="008E64F1"/>
    <w:rsid w:val="008E66BB"/>
    <w:rsid w:val="008E73DC"/>
    <w:rsid w:val="008F0F7B"/>
    <w:rsid w:val="008F3791"/>
    <w:rsid w:val="008F66E8"/>
    <w:rsid w:val="00902204"/>
    <w:rsid w:val="00902749"/>
    <w:rsid w:val="00903F1F"/>
    <w:rsid w:val="00904DEA"/>
    <w:rsid w:val="0090773A"/>
    <w:rsid w:val="0090774A"/>
    <w:rsid w:val="0091144E"/>
    <w:rsid w:val="00912A46"/>
    <w:rsid w:val="0091305F"/>
    <w:rsid w:val="00913183"/>
    <w:rsid w:val="0091373D"/>
    <w:rsid w:val="00917949"/>
    <w:rsid w:val="0092041E"/>
    <w:rsid w:val="00920E74"/>
    <w:rsid w:val="00920F3E"/>
    <w:rsid w:val="00921287"/>
    <w:rsid w:val="009221C7"/>
    <w:rsid w:val="009233F2"/>
    <w:rsid w:val="00924CE1"/>
    <w:rsid w:val="00925619"/>
    <w:rsid w:val="009258F5"/>
    <w:rsid w:val="00932037"/>
    <w:rsid w:val="00933DE6"/>
    <w:rsid w:val="00934108"/>
    <w:rsid w:val="0093543A"/>
    <w:rsid w:val="00935FE0"/>
    <w:rsid w:val="009378F0"/>
    <w:rsid w:val="0093791C"/>
    <w:rsid w:val="00937A5E"/>
    <w:rsid w:val="009404F0"/>
    <w:rsid w:val="00942C9A"/>
    <w:rsid w:val="00942EC2"/>
    <w:rsid w:val="00943056"/>
    <w:rsid w:val="0094516B"/>
    <w:rsid w:val="00946893"/>
    <w:rsid w:val="0094773F"/>
    <w:rsid w:val="00947BE0"/>
    <w:rsid w:val="00950F7A"/>
    <w:rsid w:val="009515B0"/>
    <w:rsid w:val="00951B9B"/>
    <w:rsid w:val="00951BDD"/>
    <w:rsid w:val="0095228C"/>
    <w:rsid w:val="009536B1"/>
    <w:rsid w:val="00953E2E"/>
    <w:rsid w:val="00956359"/>
    <w:rsid w:val="009568E9"/>
    <w:rsid w:val="00956DC1"/>
    <w:rsid w:val="00957F56"/>
    <w:rsid w:val="0096076A"/>
    <w:rsid w:val="009624A6"/>
    <w:rsid w:val="00962B0F"/>
    <w:rsid w:val="00962F47"/>
    <w:rsid w:val="00964F19"/>
    <w:rsid w:val="00965568"/>
    <w:rsid w:val="00966317"/>
    <w:rsid w:val="00970E7E"/>
    <w:rsid w:val="00971ADC"/>
    <w:rsid w:val="00973831"/>
    <w:rsid w:val="00973A69"/>
    <w:rsid w:val="0097416D"/>
    <w:rsid w:val="00974A9F"/>
    <w:rsid w:val="009776EC"/>
    <w:rsid w:val="00977F18"/>
    <w:rsid w:val="00980D88"/>
    <w:rsid w:val="009810C5"/>
    <w:rsid w:val="0098110D"/>
    <w:rsid w:val="00982033"/>
    <w:rsid w:val="009826B8"/>
    <w:rsid w:val="0098292C"/>
    <w:rsid w:val="00983202"/>
    <w:rsid w:val="00985ED5"/>
    <w:rsid w:val="0098793F"/>
    <w:rsid w:val="00991E05"/>
    <w:rsid w:val="00993260"/>
    <w:rsid w:val="00993E8C"/>
    <w:rsid w:val="00994E12"/>
    <w:rsid w:val="0099517D"/>
    <w:rsid w:val="009958DC"/>
    <w:rsid w:val="00995ED6"/>
    <w:rsid w:val="0099703F"/>
    <w:rsid w:val="009975C6"/>
    <w:rsid w:val="0099762C"/>
    <w:rsid w:val="009A01CF"/>
    <w:rsid w:val="009A15B0"/>
    <w:rsid w:val="009A1889"/>
    <w:rsid w:val="009A1A5A"/>
    <w:rsid w:val="009A205D"/>
    <w:rsid w:val="009A2F1D"/>
    <w:rsid w:val="009A32E5"/>
    <w:rsid w:val="009A44D1"/>
    <w:rsid w:val="009A4815"/>
    <w:rsid w:val="009A53CE"/>
    <w:rsid w:val="009A6161"/>
    <w:rsid w:val="009A74A7"/>
    <w:rsid w:val="009A7992"/>
    <w:rsid w:val="009B00DD"/>
    <w:rsid w:val="009B2034"/>
    <w:rsid w:val="009B22C4"/>
    <w:rsid w:val="009B2E95"/>
    <w:rsid w:val="009B438D"/>
    <w:rsid w:val="009B5F69"/>
    <w:rsid w:val="009B662C"/>
    <w:rsid w:val="009B6634"/>
    <w:rsid w:val="009B69C1"/>
    <w:rsid w:val="009C2F41"/>
    <w:rsid w:val="009C4665"/>
    <w:rsid w:val="009C4B47"/>
    <w:rsid w:val="009C5E9F"/>
    <w:rsid w:val="009C76D4"/>
    <w:rsid w:val="009D0699"/>
    <w:rsid w:val="009D0E9E"/>
    <w:rsid w:val="009D1CA1"/>
    <w:rsid w:val="009D2369"/>
    <w:rsid w:val="009D3E95"/>
    <w:rsid w:val="009D3FAC"/>
    <w:rsid w:val="009D7475"/>
    <w:rsid w:val="009D7BD1"/>
    <w:rsid w:val="009E0BC1"/>
    <w:rsid w:val="009E0EB9"/>
    <w:rsid w:val="009E1D6D"/>
    <w:rsid w:val="009E205E"/>
    <w:rsid w:val="009E4121"/>
    <w:rsid w:val="009E5C06"/>
    <w:rsid w:val="009E6A9B"/>
    <w:rsid w:val="009E711B"/>
    <w:rsid w:val="009E7D59"/>
    <w:rsid w:val="009F0377"/>
    <w:rsid w:val="009F0966"/>
    <w:rsid w:val="009F1532"/>
    <w:rsid w:val="009F2586"/>
    <w:rsid w:val="009F3021"/>
    <w:rsid w:val="009F4074"/>
    <w:rsid w:val="009F563B"/>
    <w:rsid w:val="009F75A1"/>
    <w:rsid w:val="009F7A63"/>
    <w:rsid w:val="009F7C97"/>
    <w:rsid w:val="00A001A3"/>
    <w:rsid w:val="00A00214"/>
    <w:rsid w:val="00A00F44"/>
    <w:rsid w:val="00A037D9"/>
    <w:rsid w:val="00A04610"/>
    <w:rsid w:val="00A05CC2"/>
    <w:rsid w:val="00A06442"/>
    <w:rsid w:val="00A076F3"/>
    <w:rsid w:val="00A07B61"/>
    <w:rsid w:val="00A10D91"/>
    <w:rsid w:val="00A1205B"/>
    <w:rsid w:val="00A123FE"/>
    <w:rsid w:val="00A133B3"/>
    <w:rsid w:val="00A135CE"/>
    <w:rsid w:val="00A14B5B"/>
    <w:rsid w:val="00A1517C"/>
    <w:rsid w:val="00A1546A"/>
    <w:rsid w:val="00A15F5D"/>
    <w:rsid w:val="00A24751"/>
    <w:rsid w:val="00A252D6"/>
    <w:rsid w:val="00A2589D"/>
    <w:rsid w:val="00A30DB7"/>
    <w:rsid w:val="00A327AF"/>
    <w:rsid w:val="00A33022"/>
    <w:rsid w:val="00A333AD"/>
    <w:rsid w:val="00A33885"/>
    <w:rsid w:val="00A35E85"/>
    <w:rsid w:val="00A35FB9"/>
    <w:rsid w:val="00A361F1"/>
    <w:rsid w:val="00A36DB6"/>
    <w:rsid w:val="00A4000F"/>
    <w:rsid w:val="00A40B78"/>
    <w:rsid w:val="00A42FA6"/>
    <w:rsid w:val="00A43C0B"/>
    <w:rsid w:val="00A43CB4"/>
    <w:rsid w:val="00A43D14"/>
    <w:rsid w:val="00A4495F"/>
    <w:rsid w:val="00A46022"/>
    <w:rsid w:val="00A462F8"/>
    <w:rsid w:val="00A47541"/>
    <w:rsid w:val="00A4754F"/>
    <w:rsid w:val="00A504EC"/>
    <w:rsid w:val="00A53564"/>
    <w:rsid w:val="00A5365C"/>
    <w:rsid w:val="00A53AA4"/>
    <w:rsid w:val="00A540C5"/>
    <w:rsid w:val="00A54EBB"/>
    <w:rsid w:val="00A54F05"/>
    <w:rsid w:val="00A55A03"/>
    <w:rsid w:val="00A56087"/>
    <w:rsid w:val="00A564E1"/>
    <w:rsid w:val="00A57040"/>
    <w:rsid w:val="00A6015E"/>
    <w:rsid w:val="00A60161"/>
    <w:rsid w:val="00A604CF"/>
    <w:rsid w:val="00A614C6"/>
    <w:rsid w:val="00A61D4F"/>
    <w:rsid w:val="00A626FB"/>
    <w:rsid w:val="00A62BFB"/>
    <w:rsid w:val="00A62DCC"/>
    <w:rsid w:val="00A63854"/>
    <w:rsid w:val="00A651D3"/>
    <w:rsid w:val="00A65326"/>
    <w:rsid w:val="00A65D2D"/>
    <w:rsid w:val="00A6623D"/>
    <w:rsid w:val="00A6639D"/>
    <w:rsid w:val="00A71C1F"/>
    <w:rsid w:val="00A75F5C"/>
    <w:rsid w:val="00A807D6"/>
    <w:rsid w:val="00A81DD4"/>
    <w:rsid w:val="00A82AC7"/>
    <w:rsid w:val="00A82FFD"/>
    <w:rsid w:val="00A83B93"/>
    <w:rsid w:val="00A84D18"/>
    <w:rsid w:val="00A84D82"/>
    <w:rsid w:val="00A85836"/>
    <w:rsid w:val="00A874AF"/>
    <w:rsid w:val="00A874FA"/>
    <w:rsid w:val="00A87CE6"/>
    <w:rsid w:val="00A9114F"/>
    <w:rsid w:val="00A93CE0"/>
    <w:rsid w:val="00A94B4C"/>
    <w:rsid w:val="00A955DC"/>
    <w:rsid w:val="00A95B45"/>
    <w:rsid w:val="00A97BC8"/>
    <w:rsid w:val="00AA0244"/>
    <w:rsid w:val="00AA141F"/>
    <w:rsid w:val="00AA2FEB"/>
    <w:rsid w:val="00AA5071"/>
    <w:rsid w:val="00AA5E32"/>
    <w:rsid w:val="00AA648C"/>
    <w:rsid w:val="00AA77A3"/>
    <w:rsid w:val="00AA7E2A"/>
    <w:rsid w:val="00AB013F"/>
    <w:rsid w:val="00AB086E"/>
    <w:rsid w:val="00AB0F19"/>
    <w:rsid w:val="00AB1E75"/>
    <w:rsid w:val="00AB20E2"/>
    <w:rsid w:val="00AB2600"/>
    <w:rsid w:val="00AB2A2F"/>
    <w:rsid w:val="00AB2E3A"/>
    <w:rsid w:val="00AB313D"/>
    <w:rsid w:val="00AB3349"/>
    <w:rsid w:val="00AB42DE"/>
    <w:rsid w:val="00AB4A18"/>
    <w:rsid w:val="00AB50F6"/>
    <w:rsid w:val="00AB56FF"/>
    <w:rsid w:val="00AB6F60"/>
    <w:rsid w:val="00AB77B7"/>
    <w:rsid w:val="00AB78FF"/>
    <w:rsid w:val="00AB7DA1"/>
    <w:rsid w:val="00AC129D"/>
    <w:rsid w:val="00AC2F77"/>
    <w:rsid w:val="00AC325A"/>
    <w:rsid w:val="00AC3E21"/>
    <w:rsid w:val="00AC4E3A"/>
    <w:rsid w:val="00AC5357"/>
    <w:rsid w:val="00AC5BB9"/>
    <w:rsid w:val="00AC6A48"/>
    <w:rsid w:val="00AC737F"/>
    <w:rsid w:val="00AC7A81"/>
    <w:rsid w:val="00AD0F6F"/>
    <w:rsid w:val="00AD2079"/>
    <w:rsid w:val="00AD3786"/>
    <w:rsid w:val="00AD45D0"/>
    <w:rsid w:val="00AD52CF"/>
    <w:rsid w:val="00AD637D"/>
    <w:rsid w:val="00AE111E"/>
    <w:rsid w:val="00AE1489"/>
    <w:rsid w:val="00AE2418"/>
    <w:rsid w:val="00AE3461"/>
    <w:rsid w:val="00AE4461"/>
    <w:rsid w:val="00AE59B1"/>
    <w:rsid w:val="00AE7386"/>
    <w:rsid w:val="00AF1F93"/>
    <w:rsid w:val="00AF3EAE"/>
    <w:rsid w:val="00AF535E"/>
    <w:rsid w:val="00AF565F"/>
    <w:rsid w:val="00AF5DEB"/>
    <w:rsid w:val="00AF6C06"/>
    <w:rsid w:val="00B0170B"/>
    <w:rsid w:val="00B01F93"/>
    <w:rsid w:val="00B024B3"/>
    <w:rsid w:val="00B025DC"/>
    <w:rsid w:val="00B02D3D"/>
    <w:rsid w:val="00B03B9E"/>
    <w:rsid w:val="00B03D38"/>
    <w:rsid w:val="00B03EE5"/>
    <w:rsid w:val="00B03F27"/>
    <w:rsid w:val="00B05703"/>
    <w:rsid w:val="00B05BCA"/>
    <w:rsid w:val="00B0600C"/>
    <w:rsid w:val="00B10820"/>
    <w:rsid w:val="00B15369"/>
    <w:rsid w:val="00B15A57"/>
    <w:rsid w:val="00B160BC"/>
    <w:rsid w:val="00B1696C"/>
    <w:rsid w:val="00B16B95"/>
    <w:rsid w:val="00B17E26"/>
    <w:rsid w:val="00B218A5"/>
    <w:rsid w:val="00B21A52"/>
    <w:rsid w:val="00B22F6D"/>
    <w:rsid w:val="00B23093"/>
    <w:rsid w:val="00B25799"/>
    <w:rsid w:val="00B264AC"/>
    <w:rsid w:val="00B275F4"/>
    <w:rsid w:val="00B30CDC"/>
    <w:rsid w:val="00B31F47"/>
    <w:rsid w:val="00B32F95"/>
    <w:rsid w:val="00B33308"/>
    <w:rsid w:val="00B33635"/>
    <w:rsid w:val="00B33938"/>
    <w:rsid w:val="00B34B9C"/>
    <w:rsid w:val="00B35CC5"/>
    <w:rsid w:val="00B35D92"/>
    <w:rsid w:val="00B42EBE"/>
    <w:rsid w:val="00B456AE"/>
    <w:rsid w:val="00B45C68"/>
    <w:rsid w:val="00B463DC"/>
    <w:rsid w:val="00B466B4"/>
    <w:rsid w:val="00B47685"/>
    <w:rsid w:val="00B503CE"/>
    <w:rsid w:val="00B507E7"/>
    <w:rsid w:val="00B510D5"/>
    <w:rsid w:val="00B54CE6"/>
    <w:rsid w:val="00B55925"/>
    <w:rsid w:val="00B57E12"/>
    <w:rsid w:val="00B605A3"/>
    <w:rsid w:val="00B6315B"/>
    <w:rsid w:val="00B64271"/>
    <w:rsid w:val="00B64574"/>
    <w:rsid w:val="00B64CBA"/>
    <w:rsid w:val="00B64DB0"/>
    <w:rsid w:val="00B662BE"/>
    <w:rsid w:val="00B6677E"/>
    <w:rsid w:val="00B708C9"/>
    <w:rsid w:val="00B71E07"/>
    <w:rsid w:val="00B733DE"/>
    <w:rsid w:val="00B73F61"/>
    <w:rsid w:val="00B74219"/>
    <w:rsid w:val="00B74B79"/>
    <w:rsid w:val="00B75DB6"/>
    <w:rsid w:val="00B75F04"/>
    <w:rsid w:val="00B76288"/>
    <w:rsid w:val="00B763AA"/>
    <w:rsid w:val="00B81478"/>
    <w:rsid w:val="00B818CA"/>
    <w:rsid w:val="00B82C7D"/>
    <w:rsid w:val="00B830C0"/>
    <w:rsid w:val="00B8310D"/>
    <w:rsid w:val="00B831F8"/>
    <w:rsid w:val="00B84037"/>
    <w:rsid w:val="00B857F6"/>
    <w:rsid w:val="00B858FE"/>
    <w:rsid w:val="00B85F12"/>
    <w:rsid w:val="00B862D7"/>
    <w:rsid w:val="00B86D6B"/>
    <w:rsid w:val="00B87B29"/>
    <w:rsid w:val="00B90053"/>
    <w:rsid w:val="00B90B3B"/>
    <w:rsid w:val="00B90F74"/>
    <w:rsid w:val="00B914CD"/>
    <w:rsid w:val="00B91C3F"/>
    <w:rsid w:val="00B91CA5"/>
    <w:rsid w:val="00B92202"/>
    <w:rsid w:val="00B928A1"/>
    <w:rsid w:val="00B92A30"/>
    <w:rsid w:val="00B93C2C"/>
    <w:rsid w:val="00B943AA"/>
    <w:rsid w:val="00B96264"/>
    <w:rsid w:val="00B96967"/>
    <w:rsid w:val="00B97218"/>
    <w:rsid w:val="00B97BDE"/>
    <w:rsid w:val="00B97C15"/>
    <w:rsid w:val="00B97F1A"/>
    <w:rsid w:val="00BA1E17"/>
    <w:rsid w:val="00BA24C9"/>
    <w:rsid w:val="00BA29B4"/>
    <w:rsid w:val="00BA2DA7"/>
    <w:rsid w:val="00BA52D2"/>
    <w:rsid w:val="00BA5675"/>
    <w:rsid w:val="00BA5A48"/>
    <w:rsid w:val="00BB0629"/>
    <w:rsid w:val="00BB0AB2"/>
    <w:rsid w:val="00BB135F"/>
    <w:rsid w:val="00BB21A3"/>
    <w:rsid w:val="00BB35F2"/>
    <w:rsid w:val="00BB3EC4"/>
    <w:rsid w:val="00BB4E66"/>
    <w:rsid w:val="00BB56F8"/>
    <w:rsid w:val="00BB59CA"/>
    <w:rsid w:val="00BB6983"/>
    <w:rsid w:val="00BB6AFB"/>
    <w:rsid w:val="00BB70E7"/>
    <w:rsid w:val="00BB7C13"/>
    <w:rsid w:val="00BC343E"/>
    <w:rsid w:val="00BC397C"/>
    <w:rsid w:val="00BC5E54"/>
    <w:rsid w:val="00BC7298"/>
    <w:rsid w:val="00BD0381"/>
    <w:rsid w:val="00BD1289"/>
    <w:rsid w:val="00BD19DC"/>
    <w:rsid w:val="00BD30F5"/>
    <w:rsid w:val="00BD3986"/>
    <w:rsid w:val="00BD5DC7"/>
    <w:rsid w:val="00BD6F0C"/>
    <w:rsid w:val="00BD7F83"/>
    <w:rsid w:val="00BE0F7D"/>
    <w:rsid w:val="00BE2A5B"/>
    <w:rsid w:val="00BE2C49"/>
    <w:rsid w:val="00BE2D35"/>
    <w:rsid w:val="00BF0F3B"/>
    <w:rsid w:val="00BF1BB1"/>
    <w:rsid w:val="00BF1F05"/>
    <w:rsid w:val="00BF2BE1"/>
    <w:rsid w:val="00BF3087"/>
    <w:rsid w:val="00BF57EF"/>
    <w:rsid w:val="00BF5AC3"/>
    <w:rsid w:val="00BF6575"/>
    <w:rsid w:val="00BF69BA"/>
    <w:rsid w:val="00BF7217"/>
    <w:rsid w:val="00C0015B"/>
    <w:rsid w:val="00C003DE"/>
    <w:rsid w:val="00C00F72"/>
    <w:rsid w:val="00C01423"/>
    <w:rsid w:val="00C0146E"/>
    <w:rsid w:val="00C01D7A"/>
    <w:rsid w:val="00C03FBA"/>
    <w:rsid w:val="00C0499D"/>
    <w:rsid w:val="00C058A9"/>
    <w:rsid w:val="00C05AE1"/>
    <w:rsid w:val="00C06339"/>
    <w:rsid w:val="00C0635F"/>
    <w:rsid w:val="00C06659"/>
    <w:rsid w:val="00C066B1"/>
    <w:rsid w:val="00C118FE"/>
    <w:rsid w:val="00C11987"/>
    <w:rsid w:val="00C12C02"/>
    <w:rsid w:val="00C130AA"/>
    <w:rsid w:val="00C131BD"/>
    <w:rsid w:val="00C139E5"/>
    <w:rsid w:val="00C14081"/>
    <w:rsid w:val="00C14AFD"/>
    <w:rsid w:val="00C15FE0"/>
    <w:rsid w:val="00C16650"/>
    <w:rsid w:val="00C16DEB"/>
    <w:rsid w:val="00C17158"/>
    <w:rsid w:val="00C17FEC"/>
    <w:rsid w:val="00C20106"/>
    <w:rsid w:val="00C20554"/>
    <w:rsid w:val="00C2317F"/>
    <w:rsid w:val="00C23274"/>
    <w:rsid w:val="00C24BF3"/>
    <w:rsid w:val="00C24EAB"/>
    <w:rsid w:val="00C24F72"/>
    <w:rsid w:val="00C25421"/>
    <w:rsid w:val="00C26796"/>
    <w:rsid w:val="00C3068A"/>
    <w:rsid w:val="00C307EE"/>
    <w:rsid w:val="00C31C17"/>
    <w:rsid w:val="00C31CD1"/>
    <w:rsid w:val="00C3238A"/>
    <w:rsid w:val="00C334FB"/>
    <w:rsid w:val="00C33FE9"/>
    <w:rsid w:val="00C344BA"/>
    <w:rsid w:val="00C35B28"/>
    <w:rsid w:val="00C35BA6"/>
    <w:rsid w:val="00C37024"/>
    <w:rsid w:val="00C37981"/>
    <w:rsid w:val="00C41C95"/>
    <w:rsid w:val="00C427F5"/>
    <w:rsid w:val="00C43239"/>
    <w:rsid w:val="00C456A5"/>
    <w:rsid w:val="00C47D05"/>
    <w:rsid w:val="00C51124"/>
    <w:rsid w:val="00C529B9"/>
    <w:rsid w:val="00C54005"/>
    <w:rsid w:val="00C56CC5"/>
    <w:rsid w:val="00C57162"/>
    <w:rsid w:val="00C5734C"/>
    <w:rsid w:val="00C6061B"/>
    <w:rsid w:val="00C61847"/>
    <w:rsid w:val="00C63F10"/>
    <w:rsid w:val="00C63F1B"/>
    <w:rsid w:val="00C647A8"/>
    <w:rsid w:val="00C66C1E"/>
    <w:rsid w:val="00C66F78"/>
    <w:rsid w:val="00C67C1E"/>
    <w:rsid w:val="00C7010B"/>
    <w:rsid w:val="00C7118B"/>
    <w:rsid w:val="00C71495"/>
    <w:rsid w:val="00C71BBF"/>
    <w:rsid w:val="00C73F26"/>
    <w:rsid w:val="00C74157"/>
    <w:rsid w:val="00C75894"/>
    <w:rsid w:val="00C76BF3"/>
    <w:rsid w:val="00C76EBC"/>
    <w:rsid w:val="00C771AB"/>
    <w:rsid w:val="00C801E8"/>
    <w:rsid w:val="00C805FD"/>
    <w:rsid w:val="00C817FA"/>
    <w:rsid w:val="00C82EC6"/>
    <w:rsid w:val="00C833C0"/>
    <w:rsid w:val="00C83A42"/>
    <w:rsid w:val="00C86BC5"/>
    <w:rsid w:val="00C87B3F"/>
    <w:rsid w:val="00C909E9"/>
    <w:rsid w:val="00C93CBD"/>
    <w:rsid w:val="00C93FF0"/>
    <w:rsid w:val="00C95E40"/>
    <w:rsid w:val="00CA0DA0"/>
    <w:rsid w:val="00CA2991"/>
    <w:rsid w:val="00CA377E"/>
    <w:rsid w:val="00CA3A71"/>
    <w:rsid w:val="00CA3F58"/>
    <w:rsid w:val="00CA4F94"/>
    <w:rsid w:val="00CA5A3E"/>
    <w:rsid w:val="00CA69AB"/>
    <w:rsid w:val="00CA70F8"/>
    <w:rsid w:val="00CB268C"/>
    <w:rsid w:val="00CB2D0C"/>
    <w:rsid w:val="00CB3486"/>
    <w:rsid w:val="00CB4E06"/>
    <w:rsid w:val="00CB4EC3"/>
    <w:rsid w:val="00CB6791"/>
    <w:rsid w:val="00CB6CF5"/>
    <w:rsid w:val="00CC1506"/>
    <w:rsid w:val="00CC1F31"/>
    <w:rsid w:val="00CC24BA"/>
    <w:rsid w:val="00CC301C"/>
    <w:rsid w:val="00CC385F"/>
    <w:rsid w:val="00CC4C13"/>
    <w:rsid w:val="00CC6F0C"/>
    <w:rsid w:val="00CC70AA"/>
    <w:rsid w:val="00CC7F4A"/>
    <w:rsid w:val="00CD0077"/>
    <w:rsid w:val="00CD1EA5"/>
    <w:rsid w:val="00CD4635"/>
    <w:rsid w:val="00CD4DC9"/>
    <w:rsid w:val="00CD5886"/>
    <w:rsid w:val="00CD64FC"/>
    <w:rsid w:val="00CD6BBB"/>
    <w:rsid w:val="00CD7557"/>
    <w:rsid w:val="00CE2293"/>
    <w:rsid w:val="00CE40C7"/>
    <w:rsid w:val="00CE6A54"/>
    <w:rsid w:val="00CE70E4"/>
    <w:rsid w:val="00CF21A8"/>
    <w:rsid w:val="00CF2B69"/>
    <w:rsid w:val="00CF49CF"/>
    <w:rsid w:val="00CF5953"/>
    <w:rsid w:val="00CF5C9A"/>
    <w:rsid w:val="00CF7C1F"/>
    <w:rsid w:val="00D00B6F"/>
    <w:rsid w:val="00D01C00"/>
    <w:rsid w:val="00D01F9A"/>
    <w:rsid w:val="00D02393"/>
    <w:rsid w:val="00D02EC0"/>
    <w:rsid w:val="00D03742"/>
    <w:rsid w:val="00D05A15"/>
    <w:rsid w:val="00D069D7"/>
    <w:rsid w:val="00D07F0D"/>
    <w:rsid w:val="00D12AF7"/>
    <w:rsid w:val="00D13795"/>
    <w:rsid w:val="00D14A37"/>
    <w:rsid w:val="00D14A89"/>
    <w:rsid w:val="00D152C1"/>
    <w:rsid w:val="00D15CFD"/>
    <w:rsid w:val="00D2205E"/>
    <w:rsid w:val="00D22410"/>
    <w:rsid w:val="00D22E04"/>
    <w:rsid w:val="00D232F5"/>
    <w:rsid w:val="00D24B9C"/>
    <w:rsid w:val="00D26655"/>
    <w:rsid w:val="00D273BC"/>
    <w:rsid w:val="00D27554"/>
    <w:rsid w:val="00D27F33"/>
    <w:rsid w:val="00D31EAA"/>
    <w:rsid w:val="00D31ECD"/>
    <w:rsid w:val="00D322B2"/>
    <w:rsid w:val="00D32492"/>
    <w:rsid w:val="00D3304B"/>
    <w:rsid w:val="00D33AAB"/>
    <w:rsid w:val="00D33DD4"/>
    <w:rsid w:val="00D35CF4"/>
    <w:rsid w:val="00D364E1"/>
    <w:rsid w:val="00D37517"/>
    <w:rsid w:val="00D37BA9"/>
    <w:rsid w:val="00D416CB"/>
    <w:rsid w:val="00D431BF"/>
    <w:rsid w:val="00D446F6"/>
    <w:rsid w:val="00D46016"/>
    <w:rsid w:val="00D46756"/>
    <w:rsid w:val="00D5010F"/>
    <w:rsid w:val="00D501E2"/>
    <w:rsid w:val="00D50B04"/>
    <w:rsid w:val="00D510DA"/>
    <w:rsid w:val="00D517A7"/>
    <w:rsid w:val="00D55969"/>
    <w:rsid w:val="00D57236"/>
    <w:rsid w:val="00D57723"/>
    <w:rsid w:val="00D57D67"/>
    <w:rsid w:val="00D6073E"/>
    <w:rsid w:val="00D607EB"/>
    <w:rsid w:val="00D61953"/>
    <w:rsid w:val="00D63188"/>
    <w:rsid w:val="00D6534A"/>
    <w:rsid w:val="00D66A59"/>
    <w:rsid w:val="00D67412"/>
    <w:rsid w:val="00D67EA0"/>
    <w:rsid w:val="00D713A2"/>
    <w:rsid w:val="00D72D57"/>
    <w:rsid w:val="00D72FC4"/>
    <w:rsid w:val="00D73F0F"/>
    <w:rsid w:val="00D751D2"/>
    <w:rsid w:val="00D75FB8"/>
    <w:rsid w:val="00D76F64"/>
    <w:rsid w:val="00D77A44"/>
    <w:rsid w:val="00D806C5"/>
    <w:rsid w:val="00D80CF3"/>
    <w:rsid w:val="00D8173B"/>
    <w:rsid w:val="00D82CB6"/>
    <w:rsid w:val="00D836BE"/>
    <w:rsid w:val="00D837E6"/>
    <w:rsid w:val="00D84587"/>
    <w:rsid w:val="00D85DB7"/>
    <w:rsid w:val="00D85EBC"/>
    <w:rsid w:val="00D902C1"/>
    <w:rsid w:val="00D90AB1"/>
    <w:rsid w:val="00D9115B"/>
    <w:rsid w:val="00D9341F"/>
    <w:rsid w:val="00D93BD7"/>
    <w:rsid w:val="00D94486"/>
    <w:rsid w:val="00D94EC7"/>
    <w:rsid w:val="00D95B18"/>
    <w:rsid w:val="00D96519"/>
    <w:rsid w:val="00D9695D"/>
    <w:rsid w:val="00DA0F58"/>
    <w:rsid w:val="00DA1654"/>
    <w:rsid w:val="00DA3A3C"/>
    <w:rsid w:val="00DA4BDB"/>
    <w:rsid w:val="00DA51D8"/>
    <w:rsid w:val="00DA5EFB"/>
    <w:rsid w:val="00DA680E"/>
    <w:rsid w:val="00DB0D40"/>
    <w:rsid w:val="00DB34D1"/>
    <w:rsid w:val="00DB3C98"/>
    <w:rsid w:val="00DB4D1E"/>
    <w:rsid w:val="00DB6338"/>
    <w:rsid w:val="00DB690D"/>
    <w:rsid w:val="00DC04FE"/>
    <w:rsid w:val="00DC28E6"/>
    <w:rsid w:val="00DC34BA"/>
    <w:rsid w:val="00DC3C56"/>
    <w:rsid w:val="00DC3FE6"/>
    <w:rsid w:val="00DC5E7B"/>
    <w:rsid w:val="00DD0A57"/>
    <w:rsid w:val="00DD1D67"/>
    <w:rsid w:val="00DD2ADD"/>
    <w:rsid w:val="00DD536A"/>
    <w:rsid w:val="00DD59F3"/>
    <w:rsid w:val="00DD6B35"/>
    <w:rsid w:val="00DD79EE"/>
    <w:rsid w:val="00DE09D7"/>
    <w:rsid w:val="00DE0C9B"/>
    <w:rsid w:val="00DE1C29"/>
    <w:rsid w:val="00DE21EC"/>
    <w:rsid w:val="00DE3C3F"/>
    <w:rsid w:val="00DE4E2A"/>
    <w:rsid w:val="00DE54DA"/>
    <w:rsid w:val="00DE587C"/>
    <w:rsid w:val="00DE5CF7"/>
    <w:rsid w:val="00DE6342"/>
    <w:rsid w:val="00DE63BF"/>
    <w:rsid w:val="00DE6F52"/>
    <w:rsid w:val="00DF15B9"/>
    <w:rsid w:val="00DF179F"/>
    <w:rsid w:val="00DF1946"/>
    <w:rsid w:val="00DF1C6D"/>
    <w:rsid w:val="00DF2168"/>
    <w:rsid w:val="00DF26DC"/>
    <w:rsid w:val="00DF480B"/>
    <w:rsid w:val="00DF5DC9"/>
    <w:rsid w:val="00DF6C20"/>
    <w:rsid w:val="00DF6C68"/>
    <w:rsid w:val="00E00BC1"/>
    <w:rsid w:val="00E012A9"/>
    <w:rsid w:val="00E017C5"/>
    <w:rsid w:val="00E03969"/>
    <w:rsid w:val="00E03E95"/>
    <w:rsid w:val="00E03F8E"/>
    <w:rsid w:val="00E04B99"/>
    <w:rsid w:val="00E071FA"/>
    <w:rsid w:val="00E07E9F"/>
    <w:rsid w:val="00E11013"/>
    <w:rsid w:val="00E11683"/>
    <w:rsid w:val="00E13F2A"/>
    <w:rsid w:val="00E160DD"/>
    <w:rsid w:val="00E16246"/>
    <w:rsid w:val="00E2034B"/>
    <w:rsid w:val="00E2059E"/>
    <w:rsid w:val="00E20B52"/>
    <w:rsid w:val="00E20D1C"/>
    <w:rsid w:val="00E210A6"/>
    <w:rsid w:val="00E22EF4"/>
    <w:rsid w:val="00E22FB9"/>
    <w:rsid w:val="00E24811"/>
    <w:rsid w:val="00E24DC2"/>
    <w:rsid w:val="00E24ED7"/>
    <w:rsid w:val="00E251B0"/>
    <w:rsid w:val="00E255AE"/>
    <w:rsid w:val="00E25DEF"/>
    <w:rsid w:val="00E27239"/>
    <w:rsid w:val="00E30EC6"/>
    <w:rsid w:val="00E313E5"/>
    <w:rsid w:val="00E31900"/>
    <w:rsid w:val="00E31C82"/>
    <w:rsid w:val="00E32FFC"/>
    <w:rsid w:val="00E33247"/>
    <w:rsid w:val="00E33C7D"/>
    <w:rsid w:val="00E34872"/>
    <w:rsid w:val="00E34CA7"/>
    <w:rsid w:val="00E35014"/>
    <w:rsid w:val="00E36447"/>
    <w:rsid w:val="00E378CE"/>
    <w:rsid w:val="00E41E49"/>
    <w:rsid w:val="00E441BC"/>
    <w:rsid w:val="00E44BD3"/>
    <w:rsid w:val="00E45223"/>
    <w:rsid w:val="00E45D61"/>
    <w:rsid w:val="00E467EC"/>
    <w:rsid w:val="00E4765F"/>
    <w:rsid w:val="00E4785D"/>
    <w:rsid w:val="00E509DD"/>
    <w:rsid w:val="00E50E2E"/>
    <w:rsid w:val="00E5167A"/>
    <w:rsid w:val="00E518E1"/>
    <w:rsid w:val="00E51AF2"/>
    <w:rsid w:val="00E52218"/>
    <w:rsid w:val="00E52CF9"/>
    <w:rsid w:val="00E53395"/>
    <w:rsid w:val="00E535F6"/>
    <w:rsid w:val="00E5373A"/>
    <w:rsid w:val="00E5398B"/>
    <w:rsid w:val="00E54EE1"/>
    <w:rsid w:val="00E555AE"/>
    <w:rsid w:val="00E55E24"/>
    <w:rsid w:val="00E56168"/>
    <w:rsid w:val="00E5709E"/>
    <w:rsid w:val="00E60B68"/>
    <w:rsid w:val="00E618E4"/>
    <w:rsid w:val="00E629C2"/>
    <w:rsid w:val="00E64459"/>
    <w:rsid w:val="00E64DAE"/>
    <w:rsid w:val="00E64DE5"/>
    <w:rsid w:val="00E64E93"/>
    <w:rsid w:val="00E650D6"/>
    <w:rsid w:val="00E6730C"/>
    <w:rsid w:val="00E67C3A"/>
    <w:rsid w:val="00E71DE8"/>
    <w:rsid w:val="00E730E3"/>
    <w:rsid w:val="00E73265"/>
    <w:rsid w:val="00E738F5"/>
    <w:rsid w:val="00E7392E"/>
    <w:rsid w:val="00E73A41"/>
    <w:rsid w:val="00E753C8"/>
    <w:rsid w:val="00E76AF9"/>
    <w:rsid w:val="00E76BC1"/>
    <w:rsid w:val="00E770B6"/>
    <w:rsid w:val="00E816A2"/>
    <w:rsid w:val="00E826BA"/>
    <w:rsid w:val="00E827C0"/>
    <w:rsid w:val="00E82810"/>
    <w:rsid w:val="00E8310A"/>
    <w:rsid w:val="00E83419"/>
    <w:rsid w:val="00E83B8C"/>
    <w:rsid w:val="00E84E59"/>
    <w:rsid w:val="00E85888"/>
    <w:rsid w:val="00E8592E"/>
    <w:rsid w:val="00E85DDD"/>
    <w:rsid w:val="00E864EB"/>
    <w:rsid w:val="00E8684E"/>
    <w:rsid w:val="00E86DFD"/>
    <w:rsid w:val="00E86F53"/>
    <w:rsid w:val="00E87C89"/>
    <w:rsid w:val="00E90057"/>
    <w:rsid w:val="00E90F04"/>
    <w:rsid w:val="00E91D89"/>
    <w:rsid w:val="00E91E18"/>
    <w:rsid w:val="00E92FD9"/>
    <w:rsid w:val="00E93686"/>
    <w:rsid w:val="00EA019A"/>
    <w:rsid w:val="00EA0EDB"/>
    <w:rsid w:val="00EA17A0"/>
    <w:rsid w:val="00EA29BB"/>
    <w:rsid w:val="00EA2CE9"/>
    <w:rsid w:val="00EA3536"/>
    <w:rsid w:val="00EA3CA3"/>
    <w:rsid w:val="00EA40AB"/>
    <w:rsid w:val="00EA591E"/>
    <w:rsid w:val="00EA655E"/>
    <w:rsid w:val="00EA6D91"/>
    <w:rsid w:val="00EA7F45"/>
    <w:rsid w:val="00EB008D"/>
    <w:rsid w:val="00EB1174"/>
    <w:rsid w:val="00EB120E"/>
    <w:rsid w:val="00EB135E"/>
    <w:rsid w:val="00EB2D86"/>
    <w:rsid w:val="00EB38F7"/>
    <w:rsid w:val="00EB3FA0"/>
    <w:rsid w:val="00EB5745"/>
    <w:rsid w:val="00EB5786"/>
    <w:rsid w:val="00EB5F96"/>
    <w:rsid w:val="00EB5FA4"/>
    <w:rsid w:val="00EC15C2"/>
    <w:rsid w:val="00EC18C9"/>
    <w:rsid w:val="00EC267E"/>
    <w:rsid w:val="00EC3AA1"/>
    <w:rsid w:val="00EC3E0D"/>
    <w:rsid w:val="00EC4D3E"/>
    <w:rsid w:val="00EC53D2"/>
    <w:rsid w:val="00EC5906"/>
    <w:rsid w:val="00EC5E35"/>
    <w:rsid w:val="00EC5E72"/>
    <w:rsid w:val="00EC5FC8"/>
    <w:rsid w:val="00EC6889"/>
    <w:rsid w:val="00EC6F95"/>
    <w:rsid w:val="00EC7BBF"/>
    <w:rsid w:val="00ED038E"/>
    <w:rsid w:val="00ED190A"/>
    <w:rsid w:val="00ED3180"/>
    <w:rsid w:val="00ED3319"/>
    <w:rsid w:val="00ED3BE7"/>
    <w:rsid w:val="00ED3F27"/>
    <w:rsid w:val="00ED5561"/>
    <w:rsid w:val="00ED654A"/>
    <w:rsid w:val="00ED66AA"/>
    <w:rsid w:val="00EE0928"/>
    <w:rsid w:val="00EE18E3"/>
    <w:rsid w:val="00EE1E49"/>
    <w:rsid w:val="00EE2A4A"/>
    <w:rsid w:val="00EE428C"/>
    <w:rsid w:val="00EE43FD"/>
    <w:rsid w:val="00EE4670"/>
    <w:rsid w:val="00EE6BE8"/>
    <w:rsid w:val="00EE799A"/>
    <w:rsid w:val="00EE7CB3"/>
    <w:rsid w:val="00EE7EB9"/>
    <w:rsid w:val="00EF03A5"/>
    <w:rsid w:val="00EF26BB"/>
    <w:rsid w:val="00EF337B"/>
    <w:rsid w:val="00EF36D5"/>
    <w:rsid w:val="00EF3947"/>
    <w:rsid w:val="00EF4E20"/>
    <w:rsid w:val="00EF79CC"/>
    <w:rsid w:val="00F00663"/>
    <w:rsid w:val="00F00A80"/>
    <w:rsid w:val="00F0165F"/>
    <w:rsid w:val="00F038D3"/>
    <w:rsid w:val="00F04847"/>
    <w:rsid w:val="00F05072"/>
    <w:rsid w:val="00F0564B"/>
    <w:rsid w:val="00F072B1"/>
    <w:rsid w:val="00F11900"/>
    <w:rsid w:val="00F11ACC"/>
    <w:rsid w:val="00F12D08"/>
    <w:rsid w:val="00F132B1"/>
    <w:rsid w:val="00F13995"/>
    <w:rsid w:val="00F13BCB"/>
    <w:rsid w:val="00F14CBA"/>
    <w:rsid w:val="00F152C0"/>
    <w:rsid w:val="00F1538D"/>
    <w:rsid w:val="00F1552D"/>
    <w:rsid w:val="00F1693B"/>
    <w:rsid w:val="00F173B5"/>
    <w:rsid w:val="00F17582"/>
    <w:rsid w:val="00F17D01"/>
    <w:rsid w:val="00F21617"/>
    <w:rsid w:val="00F21875"/>
    <w:rsid w:val="00F22DB5"/>
    <w:rsid w:val="00F24452"/>
    <w:rsid w:val="00F24928"/>
    <w:rsid w:val="00F26FBA"/>
    <w:rsid w:val="00F27B4E"/>
    <w:rsid w:val="00F30E01"/>
    <w:rsid w:val="00F31355"/>
    <w:rsid w:val="00F31A9D"/>
    <w:rsid w:val="00F327EF"/>
    <w:rsid w:val="00F32FA7"/>
    <w:rsid w:val="00F335AB"/>
    <w:rsid w:val="00F36C13"/>
    <w:rsid w:val="00F376A8"/>
    <w:rsid w:val="00F41157"/>
    <w:rsid w:val="00F41E36"/>
    <w:rsid w:val="00F41E7C"/>
    <w:rsid w:val="00F43617"/>
    <w:rsid w:val="00F44DD5"/>
    <w:rsid w:val="00F45C3D"/>
    <w:rsid w:val="00F4660B"/>
    <w:rsid w:val="00F47671"/>
    <w:rsid w:val="00F515B0"/>
    <w:rsid w:val="00F52E87"/>
    <w:rsid w:val="00F52ED4"/>
    <w:rsid w:val="00F537CF"/>
    <w:rsid w:val="00F53CE5"/>
    <w:rsid w:val="00F60143"/>
    <w:rsid w:val="00F637A1"/>
    <w:rsid w:val="00F6380C"/>
    <w:rsid w:val="00F640C7"/>
    <w:rsid w:val="00F64B79"/>
    <w:rsid w:val="00F66EF2"/>
    <w:rsid w:val="00F6709C"/>
    <w:rsid w:val="00F672F5"/>
    <w:rsid w:val="00F6750D"/>
    <w:rsid w:val="00F71E7D"/>
    <w:rsid w:val="00F72185"/>
    <w:rsid w:val="00F734E2"/>
    <w:rsid w:val="00F7411E"/>
    <w:rsid w:val="00F75A43"/>
    <w:rsid w:val="00F75F4C"/>
    <w:rsid w:val="00F762BF"/>
    <w:rsid w:val="00F76EF1"/>
    <w:rsid w:val="00F77B28"/>
    <w:rsid w:val="00F77F03"/>
    <w:rsid w:val="00F80874"/>
    <w:rsid w:val="00F80EA3"/>
    <w:rsid w:val="00F81D51"/>
    <w:rsid w:val="00F82009"/>
    <w:rsid w:val="00F8360D"/>
    <w:rsid w:val="00F85B2C"/>
    <w:rsid w:val="00F8666D"/>
    <w:rsid w:val="00F86E64"/>
    <w:rsid w:val="00F87C23"/>
    <w:rsid w:val="00F87CF6"/>
    <w:rsid w:val="00F9012C"/>
    <w:rsid w:val="00F91425"/>
    <w:rsid w:val="00F9408F"/>
    <w:rsid w:val="00F95042"/>
    <w:rsid w:val="00F95409"/>
    <w:rsid w:val="00F95D26"/>
    <w:rsid w:val="00F95D2C"/>
    <w:rsid w:val="00F96912"/>
    <w:rsid w:val="00F96BB3"/>
    <w:rsid w:val="00F97475"/>
    <w:rsid w:val="00F9793D"/>
    <w:rsid w:val="00F97FBA"/>
    <w:rsid w:val="00FA0548"/>
    <w:rsid w:val="00FA2268"/>
    <w:rsid w:val="00FA4F92"/>
    <w:rsid w:val="00FA5474"/>
    <w:rsid w:val="00FA7A51"/>
    <w:rsid w:val="00FB1E97"/>
    <w:rsid w:val="00FB2532"/>
    <w:rsid w:val="00FB27FD"/>
    <w:rsid w:val="00FB3312"/>
    <w:rsid w:val="00FB6AA7"/>
    <w:rsid w:val="00FB7503"/>
    <w:rsid w:val="00FC046F"/>
    <w:rsid w:val="00FC070A"/>
    <w:rsid w:val="00FC13CB"/>
    <w:rsid w:val="00FC1E4F"/>
    <w:rsid w:val="00FC1F77"/>
    <w:rsid w:val="00FC30BC"/>
    <w:rsid w:val="00FC339F"/>
    <w:rsid w:val="00FC4767"/>
    <w:rsid w:val="00FC585C"/>
    <w:rsid w:val="00FC59E3"/>
    <w:rsid w:val="00FC5E82"/>
    <w:rsid w:val="00FD03D4"/>
    <w:rsid w:val="00FD0572"/>
    <w:rsid w:val="00FD105A"/>
    <w:rsid w:val="00FD19D1"/>
    <w:rsid w:val="00FD1DE2"/>
    <w:rsid w:val="00FD3195"/>
    <w:rsid w:val="00FD4D2A"/>
    <w:rsid w:val="00FD73C1"/>
    <w:rsid w:val="00FE1AFF"/>
    <w:rsid w:val="00FE1BF5"/>
    <w:rsid w:val="00FE1C35"/>
    <w:rsid w:val="00FE2AE9"/>
    <w:rsid w:val="00FE2B1E"/>
    <w:rsid w:val="00FE3B4A"/>
    <w:rsid w:val="00FE55E4"/>
    <w:rsid w:val="00FE5FBD"/>
    <w:rsid w:val="00FE7515"/>
    <w:rsid w:val="00FF0074"/>
    <w:rsid w:val="00FF1662"/>
    <w:rsid w:val="00FF1B32"/>
    <w:rsid w:val="00FF5AD1"/>
    <w:rsid w:val="00FF5FA9"/>
    <w:rsid w:val="00FF6783"/>
    <w:rsid w:val="00FF681B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6FE4F9"/>
  <w15:docId w15:val="{1A01A2EA-A17C-425B-B761-0FA3A9194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2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F2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v-SE" w:eastAsia="sv-S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D8B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sv-SE" w:eastAsia="sv-SE"/>
    </w:rPr>
  </w:style>
  <w:style w:type="paragraph" w:styleId="Heading3">
    <w:name w:val="heading 3"/>
    <w:basedOn w:val="Normal"/>
    <w:next w:val="Normal"/>
    <w:link w:val="Heading3Char"/>
    <w:qFormat/>
    <w:rsid w:val="00E91E1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4"/>
      <w:lang w:val="sv-SE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character" w:customStyle="1" w:styleId="Heading3Char">
    <w:name w:val="Heading 3 Char"/>
    <w:basedOn w:val="DefaultParagraphFont"/>
    <w:link w:val="Heading3"/>
    <w:rsid w:val="00E91E18"/>
    <w:rPr>
      <w:b/>
      <w:bCs/>
      <w:sz w:val="3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E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25D4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6F0C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 w:val="sv-SE" w:eastAsia="sv-SE"/>
    </w:rPr>
  </w:style>
  <w:style w:type="paragraph" w:styleId="NoSpacing">
    <w:name w:val="No Spacing"/>
    <w:uiPriority w:val="1"/>
    <w:qFormat/>
    <w:rsid w:val="009F0377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styleId="Strong">
    <w:name w:val="Strong"/>
    <w:uiPriority w:val="22"/>
    <w:qFormat/>
    <w:rsid w:val="004D61A3"/>
    <w:rPr>
      <w:b/>
      <w:bCs/>
    </w:rPr>
  </w:style>
  <w:style w:type="paragraph" w:styleId="NormalWeb">
    <w:name w:val="Normal (Web)"/>
    <w:basedOn w:val="Normal"/>
    <w:uiPriority w:val="99"/>
    <w:unhideWhenUsed/>
    <w:rsid w:val="004D61A3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Emphasis">
    <w:name w:val="Emphasis"/>
    <w:basedOn w:val="DefaultParagraphFont"/>
    <w:uiPriority w:val="20"/>
    <w:qFormat/>
    <w:rsid w:val="00412905"/>
    <w:rPr>
      <w:i/>
      <w:iCs/>
    </w:rPr>
  </w:style>
  <w:style w:type="character" w:customStyle="1" w:styleId="hps">
    <w:name w:val="hps"/>
    <w:basedOn w:val="DefaultParagraphFont"/>
    <w:rsid w:val="0050463E"/>
  </w:style>
  <w:style w:type="paragraph" w:styleId="BodyText">
    <w:name w:val="Body Text"/>
    <w:basedOn w:val="Normal"/>
    <w:link w:val="BodyTextChar"/>
    <w:rsid w:val="0050463E"/>
    <w:pPr>
      <w:spacing w:after="120" w:line="240" w:lineRule="auto"/>
    </w:pPr>
    <w:rPr>
      <w:rFonts w:ascii="Cheltenham EC" w:hAnsi="Cheltenham EC"/>
      <w:szCs w:val="24"/>
      <w:lang w:val="sv-SE"/>
    </w:rPr>
  </w:style>
  <w:style w:type="character" w:customStyle="1" w:styleId="BodyTextChar">
    <w:name w:val="Body Text Char"/>
    <w:basedOn w:val="DefaultParagraphFont"/>
    <w:link w:val="BodyText"/>
    <w:rsid w:val="0050463E"/>
    <w:rPr>
      <w:rFonts w:ascii="Cheltenham EC" w:eastAsiaTheme="minorHAnsi" w:hAnsi="Cheltenham EC" w:cstheme="minorBidi"/>
      <w:sz w:val="22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03F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1408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character" w:customStyle="1" w:styleId="notranslate">
    <w:name w:val="notranslate"/>
    <w:basedOn w:val="DefaultParagraphFont"/>
    <w:rsid w:val="00CA5A3E"/>
  </w:style>
  <w:style w:type="character" w:customStyle="1" w:styleId="Heading2Char">
    <w:name w:val="Heading 2 Char"/>
    <w:basedOn w:val="DefaultParagraphFont"/>
    <w:link w:val="Heading2"/>
    <w:uiPriority w:val="9"/>
    <w:semiHidden/>
    <w:rsid w:val="00351D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erChar">
    <w:name w:val="Header Char"/>
    <w:basedOn w:val="DefaultParagraphFont"/>
    <w:link w:val="Header"/>
    <w:semiHidden/>
    <w:rsid w:val="00C67C1E"/>
    <w:rPr>
      <w:sz w:val="24"/>
    </w:rPr>
  </w:style>
  <w:style w:type="table" w:styleId="TableGrid">
    <w:name w:val="Table Grid"/>
    <w:basedOn w:val="TableNormal"/>
    <w:uiPriority w:val="59"/>
    <w:rsid w:val="00027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E535E"/>
    <w:rPr>
      <w:rFonts w:ascii="Arial" w:hAnsi="Arial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535E"/>
    <w:rPr>
      <w:rFonts w:ascii="Arial" w:hAnsi="Arial" w:cstheme="minorBidi"/>
      <w:szCs w:val="21"/>
      <w:lang w:eastAsia="en-US"/>
    </w:rPr>
  </w:style>
  <w:style w:type="paragraph" w:customStyle="1" w:styleId="Brdtext1">
    <w:name w:val="Brödtext1"/>
    <w:rsid w:val="006312D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styleId="FollowedHyperlink">
    <w:name w:val="FollowedHyperlink"/>
    <w:basedOn w:val="DefaultParagraphFont"/>
    <w:uiPriority w:val="99"/>
    <w:semiHidden/>
    <w:unhideWhenUsed/>
    <w:rsid w:val="00AB086E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9879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TitleChar">
    <w:name w:val="Title Char"/>
    <w:basedOn w:val="DefaultParagraphFont"/>
    <w:link w:val="Title"/>
    <w:rsid w:val="0098793F"/>
    <w:rPr>
      <w:b/>
      <w:bCs/>
      <w:sz w:val="24"/>
      <w:szCs w:val="24"/>
      <w:lang w:val="hu-HU" w:eastAsia="hu-HU"/>
    </w:rPr>
  </w:style>
  <w:style w:type="character" w:styleId="UnresolvedMention">
    <w:name w:val="Unresolved Mention"/>
    <w:basedOn w:val="DefaultParagraphFont"/>
    <w:uiPriority w:val="99"/>
    <w:semiHidden/>
    <w:unhideWhenUsed/>
    <w:rsid w:val="002B353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D5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D52DE"/>
  </w:style>
  <w:style w:type="character" w:customStyle="1" w:styleId="scxw34158318">
    <w:name w:val="scxw34158318"/>
    <w:basedOn w:val="DefaultParagraphFont"/>
    <w:rsid w:val="003D5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3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93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87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662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170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934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217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37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8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932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79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2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4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3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1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42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03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8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45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1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55833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4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2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447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30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734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36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15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13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307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88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3992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6257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24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886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1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25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139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200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5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59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3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0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9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72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6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7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4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1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35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3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6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889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88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953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520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31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54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hared\HUpetst\Fejl&#233;ces%20pap&#237;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6628-A683-46E1-910F-AC663217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Fejléces papír</Template>
  <TotalTime>0</TotalTime>
  <Pages>2</Pages>
  <Words>423</Words>
  <Characters>2784</Characters>
  <Application>Microsoft Office Word</Application>
  <DocSecurity>0</DocSecurity>
  <Lines>56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Brevmall Väderstad Holding AB, engelsk</vt:lpstr>
    </vt:vector>
  </TitlesOfParts>
  <Company>Väderstad-Verken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Brevmall Väderstad Holding AB, engelsk</dc:title>
  <dc:creator>VVHU/ Stubenvoll Petra</dc:creator>
  <cp:lastModifiedBy>Lakatos Erika</cp:lastModifiedBy>
  <cp:revision>10</cp:revision>
  <cp:lastPrinted>2020-11-26T12:48:00Z</cp:lastPrinted>
  <dcterms:created xsi:type="dcterms:W3CDTF">2023-02-08T11:55:00Z</dcterms:created>
  <dcterms:modified xsi:type="dcterms:W3CDTF">2026-04-24T11:24:00Z</dcterms:modified>
</cp:coreProperties>
</file>